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74" w:type="dxa"/>
        <w:tblInd w:w="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4"/>
        <w:gridCol w:w="4536"/>
        <w:gridCol w:w="1418"/>
        <w:gridCol w:w="2126"/>
        <w:gridCol w:w="1418"/>
        <w:gridCol w:w="1417"/>
        <w:gridCol w:w="1418"/>
        <w:gridCol w:w="1417"/>
      </w:tblGrid>
      <w:tr w:rsidR="00883B77" w:rsidRPr="00A50A8D">
        <w:trPr>
          <w:cantSplit/>
          <w:trHeight w:val="270"/>
          <w:tblHeader/>
        </w:trPr>
        <w:tc>
          <w:tcPr>
            <w:tcW w:w="1724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883B77" w:rsidRPr="006017E9" w:rsidRDefault="00DA7404" w:rsidP="00B0367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bookmarkStart w:id="0" w:name="_GoBack"/>
            <w:bookmarkEnd w:id="0"/>
            <w:r w:rsidRPr="006017E9">
              <w:rPr>
                <w:rFonts w:cs="Calibri"/>
                <w:b/>
                <w:bCs/>
                <w:sz w:val="14"/>
                <w:szCs w:val="14"/>
              </w:rPr>
              <w:t>TITOLO</w:t>
            </w:r>
            <w:r w:rsidRPr="006017E9">
              <w:rPr>
                <w:rFonts w:cs="Calibri"/>
                <w:b/>
                <w:bCs/>
                <w:sz w:val="14"/>
                <w:szCs w:val="14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TIPOLOGIA</w:t>
            </w:r>
          </w:p>
        </w:tc>
        <w:tc>
          <w:tcPr>
            <w:tcW w:w="4536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883B77" w:rsidRPr="006017E9" w:rsidRDefault="00DA7404" w:rsidP="00FA168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6017E9">
              <w:rPr>
                <w:rFonts w:cs="Calibri"/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1418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883B77" w:rsidRPr="006017E9" w:rsidRDefault="00DA7404" w:rsidP="00B0367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6017E9">
              <w:rPr>
                <w:rFonts w:cs="Calibri"/>
                <w:b/>
                <w:bCs/>
                <w:sz w:val="14"/>
                <w:szCs w:val="14"/>
              </w:rPr>
              <w:t xml:space="preserve">RESIDUI PRESUNTI AL TERMINE DELL'ESERCIZIO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2126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883B77" w:rsidRPr="006017E9" w:rsidRDefault="00DA7404" w:rsidP="00FA168C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6017E9"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883B77" w:rsidRPr="006017E9" w:rsidRDefault="00DA7404" w:rsidP="00B0367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6017E9">
              <w:rPr>
                <w:rFonts w:cs="Calibri"/>
                <w:b/>
                <w:bCs/>
                <w:sz w:val="14"/>
                <w:szCs w:val="14"/>
              </w:rPr>
              <w:t xml:space="preserve">PREVISIONI DEFINITIVE DELL'ANNO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4252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883B77" w:rsidRPr="006017E9" w:rsidRDefault="00DA7404" w:rsidP="00FA168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883B77" w:rsidRPr="00A50A8D">
        <w:trPr>
          <w:cantSplit/>
          <w:trHeight w:val="1212"/>
          <w:tblHeader/>
        </w:trPr>
        <w:tc>
          <w:tcPr>
            <w:tcW w:w="1724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92D050"/>
            <w:vAlign w:val="center"/>
          </w:tcPr>
          <w:p w:rsidR="00883B77" w:rsidRPr="006017E9" w:rsidRDefault="00DA7404" w:rsidP="00FA168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536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92D050"/>
            <w:vAlign w:val="center"/>
          </w:tcPr>
          <w:p w:rsidR="00883B77" w:rsidRPr="006017E9" w:rsidRDefault="00DA7404" w:rsidP="00FA168C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92D050"/>
            <w:vAlign w:val="center"/>
          </w:tcPr>
          <w:p w:rsidR="00883B77" w:rsidRPr="006017E9" w:rsidRDefault="00DA7404" w:rsidP="00FA168C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92D050"/>
            <w:vAlign w:val="center"/>
          </w:tcPr>
          <w:p w:rsidR="00883B77" w:rsidRPr="006017E9" w:rsidRDefault="00DA7404" w:rsidP="00FA168C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92D050"/>
            <w:vAlign w:val="center"/>
          </w:tcPr>
          <w:p w:rsidR="00883B77" w:rsidRPr="006017E9" w:rsidRDefault="00DA7404" w:rsidP="00FA168C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B77" w:rsidRPr="00DE0DC3" w:rsidRDefault="00DA7404" w:rsidP="00B0367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B77" w:rsidRPr="00DE0DC3" w:rsidRDefault="00DA7404" w:rsidP="00B0367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883B77" w:rsidRPr="00DE0DC3" w:rsidRDefault="00DA7404" w:rsidP="00B0367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2021</w:t>
            </w:r>
          </w:p>
        </w:tc>
      </w:tr>
      <w:tr w:rsidR="00EA0B7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EA0B7B" w:rsidRPr="00DE0DC3" w:rsidRDefault="00DA7404" w:rsidP="00F37BE0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536" w:type="dxa"/>
            <w:shd w:val="clear" w:color="auto" w:fill="auto"/>
          </w:tcPr>
          <w:p w:rsidR="00EA0B7B" w:rsidRPr="0045085E" w:rsidRDefault="00DA7404" w:rsidP="000348B8">
            <w:pPr>
              <w:rPr>
                <w:rFonts w:cs="Calibri"/>
                <w:b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Fondo Pluriennale Vincolato per Spese Correnti</w:t>
            </w:r>
            <w:r w:rsidRPr="0045085E">
              <w:rPr>
                <w:rFonts w:cs="Calibri"/>
                <w:b/>
                <w:bCs/>
                <w:sz w:val="14"/>
                <w:szCs w:val="14"/>
              </w:rPr>
              <w:br/>
            </w:r>
          </w:p>
        </w:tc>
        <w:tc>
          <w:tcPr>
            <w:tcW w:w="1418" w:type="dxa"/>
            <w:shd w:val="clear" w:color="auto" w:fill="auto"/>
          </w:tcPr>
          <w:p w:rsidR="00EA0B7B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:rsidR="00EA0B7B" w:rsidRPr="0045085E" w:rsidRDefault="00DA7404" w:rsidP="000348B8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 di competenza</w:t>
            </w:r>
          </w:p>
        </w:tc>
        <w:tc>
          <w:tcPr>
            <w:tcW w:w="1418" w:type="dxa"/>
            <w:shd w:val="clear" w:color="auto" w:fill="auto"/>
          </w:tcPr>
          <w:p w:rsidR="00EA0B7B" w:rsidRPr="0045085E" w:rsidRDefault="00DA7404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EA0B7B" w:rsidRPr="0045085E" w:rsidRDefault="00DA7404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A0B7B" w:rsidRPr="0045085E" w:rsidRDefault="00DA7404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EA0B7B" w:rsidRPr="0045085E" w:rsidRDefault="00DA7404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EA0B7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EA0B7B" w:rsidRPr="00DE0DC3" w:rsidRDefault="00DA7404" w:rsidP="00F37BE0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536" w:type="dxa"/>
            <w:shd w:val="clear" w:color="auto" w:fill="auto"/>
          </w:tcPr>
          <w:p w:rsidR="00EA0B7B" w:rsidRPr="0045085E" w:rsidRDefault="00DA7404" w:rsidP="000348B8">
            <w:pPr>
              <w:rPr>
                <w:rFonts w:cs="Calibri"/>
                <w:b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Fondo Pluriennale Vincolato per Spese in Conto Capitale</w:t>
            </w:r>
            <w:r w:rsidRPr="0045085E">
              <w:rPr>
                <w:rFonts w:cs="Calibri"/>
                <w:b/>
                <w:bCs/>
                <w:sz w:val="14"/>
                <w:szCs w:val="14"/>
              </w:rPr>
              <w:br/>
            </w:r>
          </w:p>
        </w:tc>
        <w:tc>
          <w:tcPr>
            <w:tcW w:w="1418" w:type="dxa"/>
            <w:shd w:val="clear" w:color="auto" w:fill="auto"/>
          </w:tcPr>
          <w:p w:rsidR="00EA0B7B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:rsidR="00EA0B7B" w:rsidRPr="0045085E" w:rsidRDefault="00DA7404" w:rsidP="000348B8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 di competenza</w:t>
            </w:r>
          </w:p>
        </w:tc>
        <w:tc>
          <w:tcPr>
            <w:tcW w:w="1418" w:type="dxa"/>
            <w:shd w:val="clear" w:color="auto" w:fill="auto"/>
          </w:tcPr>
          <w:p w:rsidR="00EA0B7B" w:rsidRPr="0045085E" w:rsidRDefault="00DA7404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276.524,00</w:t>
            </w:r>
          </w:p>
        </w:tc>
        <w:tc>
          <w:tcPr>
            <w:tcW w:w="1417" w:type="dxa"/>
            <w:shd w:val="clear" w:color="auto" w:fill="auto"/>
          </w:tcPr>
          <w:p w:rsidR="00EA0B7B" w:rsidRPr="0045085E" w:rsidRDefault="00DA7404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134.615,21</w:t>
            </w:r>
          </w:p>
        </w:tc>
        <w:tc>
          <w:tcPr>
            <w:tcW w:w="1418" w:type="dxa"/>
            <w:shd w:val="clear" w:color="auto" w:fill="auto"/>
          </w:tcPr>
          <w:p w:rsidR="00EA0B7B" w:rsidRPr="0045085E" w:rsidRDefault="00DA7404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EA0B7B" w:rsidRPr="0045085E" w:rsidRDefault="00DA7404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EA0B7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EA0B7B" w:rsidRPr="00DE0DC3" w:rsidRDefault="00DA7404" w:rsidP="00F37BE0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536" w:type="dxa"/>
            <w:shd w:val="clear" w:color="auto" w:fill="auto"/>
          </w:tcPr>
          <w:p w:rsidR="00EA0B7B" w:rsidRPr="0045085E" w:rsidRDefault="00DA7404" w:rsidP="000348B8">
            <w:pPr>
              <w:rPr>
                <w:rFonts w:cs="Calibri"/>
                <w:b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Utilizzo avanzo di Amministrazione</w:t>
            </w:r>
            <w:r w:rsidRPr="0045085E">
              <w:rPr>
                <w:rFonts w:cs="Calibri"/>
                <w:b/>
                <w:bCs/>
                <w:sz w:val="14"/>
                <w:szCs w:val="14"/>
              </w:rPr>
              <w:br/>
            </w:r>
          </w:p>
        </w:tc>
        <w:tc>
          <w:tcPr>
            <w:tcW w:w="1418" w:type="dxa"/>
            <w:shd w:val="clear" w:color="auto" w:fill="auto"/>
          </w:tcPr>
          <w:p w:rsidR="00EA0B7B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:rsidR="00EA0B7B" w:rsidRPr="0045085E" w:rsidRDefault="00DA7404" w:rsidP="000348B8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 di competenza</w:t>
            </w:r>
          </w:p>
        </w:tc>
        <w:tc>
          <w:tcPr>
            <w:tcW w:w="1418" w:type="dxa"/>
            <w:shd w:val="clear" w:color="auto" w:fill="auto"/>
          </w:tcPr>
          <w:p w:rsidR="00EA0B7B" w:rsidRPr="0045085E" w:rsidRDefault="00DA7404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266.535,37</w:t>
            </w:r>
          </w:p>
        </w:tc>
        <w:tc>
          <w:tcPr>
            <w:tcW w:w="1417" w:type="dxa"/>
            <w:shd w:val="clear" w:color="auto" w:fill="auto"/>
          </w:tcPr>
          <w:p w:rsidR="00EA0B7B" w:rsidRPr="0045085E" w:rsidRDefault="00DA7404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160.000,00</w:t>
            </w:r>
          </w:p>
        </w:tc>
        <w:tc>
          <w:tcPr>
            <w:tcW w:w="1418" w:type="dxa"/>
            <w:shd w:val="clear" w:color="auto" w:fill="auto"/>
          </w:tcPr>
          <w:p w:rsidR="00EA0B7B" w:rsidRPr="0045085E" w:rsidRDefault="00DA7404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1417" w:type="dxa"/>
            <w:shd w:val="clear" w:color="auto" w:fill="auto"/>
          </w:tcPr>
          <w:p w:rsidR="00EA0B7B" w:rsidRPr="0045085E" w:rsidRDefault="00DA7404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EA0B7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EA0B7B" w:rsidRPr="00DE0DC3" w:rsidRDefault="00DA7404" w:rsidP="00F37BE0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536" w:type="dxa"/>
            <w:shd w:val="clear" w:color="auto" w:fill="auto"/>
          </w:tcPr>
          <w:p w:rsidR="00EA0B7B" w:rsidRPr="0045085E" w:rsidRDefault="00DA7404" w:rsidP="000348B8">
            <w:pPr>
              <w:rPr>
                <w:rFonts w:cs="Calibri"/>
                <w:b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- di cui avanzo utilizzato anticipatamente</w:t>
            </w:r>
            <w:r w:rsidRPr="0045085E">
              <w:rPr>
                <w:rFonts w:cs="Calibri"/>
                <w:b/>
                <w:bCs/>
                <w:sz w:val="14"/>
                <w:szCs w:val="14"/>
              </w:rPr>
              <w:br/>
            </w:r>
          </w:p>
        </w:tc>
        <w:tc>
          <w:tcPr>
            <w:tcW w:w="1418" w:type="dxa"/>
            <w:shd w:val="clear" w:color="auto" w:fill="auto"/>
          </w:tcPr>
          <w:p w:rsidR="00EA0B7B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:rsidR="00EA0B7B" w:rsidRPr="0045085E" w:rsidRDefault="00DA7404" w:rsidP="000348B8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 di competenza</w:t>
            </w:r>
          </w:p>
        </w:tc>
        <w:tc>
          <w:tcPr>
            <w:tcW w:w="1418" w:type="dxa"/>
            <w:shd w:val="clear" w:color="auto" w:fill="auto"/>
          </w:tcPr>
          <w:p w:rsidR="00EA0B7B" w:rsidRPr="0045085E" w:rsidRDefault="00DA7404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EA0B7B" w:rsidRPr="0045085E" w:rsidRDefault="00DA7404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A0B7B" w:rsidRPr="0045085E" w:rsidRDefault="00DA7404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1417" w:type="dxa"/>
            <w:shd w:val="clear" w:color="auto" w:fill="auto"/>
          </w:tcPr>
          <w:p w:rsidR="00EA0B7B" w:rsidRPr="0045085E" w:rsidRDefault="00DA7404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EA0B7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EA0B7B" w:rsidRPr="00DE0DC3" w:rsidRDefault="00DA7404" w:rsidP="00F37BE0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536" w:type="dxa"/>
            <w:shd w:val="clear" w:color="auto" w:fill="auto"/>
          </w:tcPr>
          <w:p w:rsidR="00EA0B7B" w:rsidRPr="0045085E" w:rsidRDefault="00DA7404" w:rsidP="000348B8">
            <w:pPr>
              <w:rPr>
                <w:rFonts w:cs="Calibri"/>
                <w:b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- di cui Utilizzo  Fondo anticipazioni di liquidita' (DL 35/2013 e successive modifiche e rifinanziamenti) - solo per le Regioni</w:t>
            </w:r>
            <w:r w:rsidRPr="0045085E">
              <w:rPr>
                <w:rFonts w:cs="Calibri"/>
                <w:b/>
                <w:bCs/>
                <w:sz w:val="14"/>
                <w:szCs w:val="14"/>
              </w:rPr>
              <w:br/>
            </w:r>
          </w:p>
        </w:tc>
        <w:tc>
          <w:tcPr>
            <w:tcW w:w="1418" w:type="dxa"/>
            <w:shd w:val="clear" w:color="auto" w:fill="auto"/>
          </w:tcPr>
          <w:p w:rsidR="00EA0B7B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:rsidR="00EA0B7B" w:rsidRPr="0045085E" w:rsidRDefault="00DA7404" w:rsidP="000348B8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 di competenza</w:t>
            </w:r>
          </w:p>
        </w:tc>
        <w:tc>
          <w:tcPr>
            <w:tcW w:w="1418" w:type="dxa"/>
            <w:shd w:val="clear" w:color="auto" w:fill="auto"/>
          </w:tcPr>
          <w:p w:rsidR="00EA0B7B" w:rsidRPr="0045085E" w:rsidRDefault="00DA7404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EA0B7B" w:rsidRPr="0045085E" w:rsidRDefault="00DA7404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A0B7B" w:rsidRPr="0045085E" w:rsidRDefault="00DA7404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1417" w:type="dxa"/>
            <w:shd w:val="clear" w:color="auto" w:fill="auto"/>
          </w:tcPr>
          <w:p w:rsidR="00EA0B7B" w:rsidRPr="0045085E" w:rsidRDefault="00DA7404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EA0B7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EA0B7B" w:rsidRPr="00DE0DC3" w:rsidRDefault="00DA7404" w:rsidP="00F37BE0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536" w:type="dxa"/>
            <w:shd w:val="clear" w:color="auto" w:fill="auto"/>
          </w:tcPr>
          <w:p w:rsidR="00EA0B7B" w:rsidRPr="0045085E" w:rsidRDefault="00DA7404" w:rsidP="000348B8">
            <w:pPr>
              <w:rPr>
                <w:rFonts w:cs="Calibri"/>
                <w:b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Fondo di Cassa all'1/1/2019</w:t>
            </w:r>
            <w:r w:rsidRPr="0045085E">
              <w:rPr>
                <w:rFonts w:cs="Calibri"/>
                <w:b/>
                <w:bCs/>
                <w:sz w:val="14"/>
                <w:szCs w:val="14"/>
              </w:rPr>
              <w:br/>
            </w:r>
          </w:p>
        </w:tc>
        <w:tc>
          <w:tcPr>
            <w:tcW w:w="1418" w:type="dxa"/>
            <w:shd w:val="clear" w:color="auto" w:fill="auto"/>
          </w:tcPr>
          <w:p w:rsidR="00EA0B7B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:rsidR="00EA0B7B" w:rsidRPr="0045085E" w:rsidRDefault="00DA7404" w:rsidP="000348B8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 di cassa</w:t>
            </w:r>
          </w:p>
        </w:tc>
        <w:tc>
          <w:tcPr>
            <w:tcW w:w="1418" w:type="dxa"/>
            <w:shd w:val="clear" w:color="auto" w:fill="auto"/>
          </w:tcPr>
          <w:p w:rsidR="00EA0B7B" w:rsidRPr="0045085E" w:rsidRDefault="00DA7404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1.778.715,29</w:t>
            </w:r>
          </w:p>
        </w:tc>
        <w:tc>
          <w:tcPr>
            <w:tcW w:w="1417" w:type="dxa"/>
            <w:shd w:val="clear" w:color="auto" w:fill="auto"/>
          </w:tcPr>
          <w:p w:rsidR="00EA0B7B" w:rsidRPr="0045085E" w:rsidRDefault="00DA7404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2.255.221,26</w:t>
            </w:r>
          </w:p>
        </w:tc>
        <w:tc>
          <w:tcPr>
            <w:tcW w:w="1418" w:type="dxa"/>
            <w:shd w:val="clear" w:color="auto" w:fill="auto"/>
          </w:tcPr>
          <w:p w:rsidR="00EA0B7B" w:rsidRPr="0045085E" w:rsidRDefault="00DA7404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1417" w:type="dxa"/>
            <w:shd w:val="clear" w:color="auto" w:fill="auto"/>
          </w:tcPr>
          <w:p w:rsidR="00EA0B7B" w:rsidRPr="0045085E" w:rsidRDefault="00DA7404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4237F1" w:rsidRPr="009A07E3" w:rsidT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  <w:vAlign w:val="center"/>
          </w:tcPr>
          <w:p w:rsidR="004237F1" w:rsidRPr="009A07E3" w:rsidRDefault="00DA7404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3750" w:type="dxa"/>
            <w:gridSpan w:val="7"/>
            <w:shd w:val="clear" w:color="auto" w:fill="auto"/>
            <w:vAlign w:val="center"/>
          </w:tcPr>
          <w:p w:rsidR="004237F1" w:rsidRPr="009A07E3" w:rsidRDefault="00DA7404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9A07E3" w:rsidRPr="009A07E3" w:rsidT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DA7404" w:rsidP="00F94922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9A07E3">
              <w:rPr>
                <w:rFonts w:cs="Calibri"/>
                <w:b/>
                <w:bCs/>
                <w:sz w:val="16"/>
                <w:szCs w:val="16"/>
              </w:rPr>
              <w:t xml:space="preserve">TITOLO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1</w:t>
            </w:r>
          </w:p>
        </w:tc>
        <w:tc>
          <w:tcPr>
            <w:tcW w:w="13750" w:type="dxa"/>
            <w:gridSpan w:val="7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DA7404" w:rsidP="00E962DC">
            <w:pPr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ENTRATE CORRENTI DI NATURA TRIBUTARIA, CONTRIBUTIVA E PEREQUATIVA</w:t>
            </w:r>
          </w:p>
        </w:tc>
      </w:tr>
      <w:tr w:rsidR="009A07E3" w:rsidRPr="009A07E3" w:rsidT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A07E3" w:rsidRPr="009A07E3" w:rsidRDefault="00DA7404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3750" w:type="dxa"/>
            <w:gridSpan w:val="7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9A07E3" w:rsidRPr="009A07E3" w:rsidRDefault="00DA7404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EA0B7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EA0B7B" w:rsidRPr="00DE0DC3" w:rsidRDefault="00DA7404" w:rsidP="000661D5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10101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536" w:type="dxa"/>
            <w:shd w:val="clear" w:color="auto" w:fill="auto"/>
          </w:tcPr>
          <w:p w:rsidR="00EA0B7B" w:rsidRPr="0012555F" w:rsidRDefault="00DA7404" w:rsidP="000661D5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101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: </w:t>
            </w:r>
            <w:r>
              <w:rPr>
                <w:rFonts w:cs="Calibri"/>
                <w:bCs/>
                <w:noProof/>
                <w:sz w:val="14"/>
                <w:szCs w:val="14"/>
              </w:rPr>
              <w:t>IMPOSTE, TASSE E</w:t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 PROVENTI ASSIMILATI  *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</w:p>
        </w:tc>
        <w:tc>
          <w:tcPr>
            <w:tcW w:w="1418" w:type="dxa"/>
            <w:shd w:val="clear" w:color="auto" w:fill="auto"/>
          </w:tcPr>
          <w:p w:rsidR="00EA0B7B" w:rsidRPr="00DE0DC3" w:rsidRDefault="00DA7404" w:rsidP="000661D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763.993,10</w:t>
            </w:r>
          </w:p>
        </w:tc>
        <w:tc>
          <w:tcPr>
            <w:tcW w:w="2126" w:type="dxa"/>
            <w:shd w:val="clear" w:color="auto" w:fill="auto"/>
          </w:tcPr>
          <w:p w:rsidR="00EA0B7B" w:rsidRPr="00DE0DC3" w:rsidRDefault="00DA7404" w:rsidP="00F37BE0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EA0B7B" w:rsidRPr="00DE0DC3" w:rsidRDefault="00DA7404" w:rsidP="00F37BE0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EA0B7B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1.363.550,00</w:t>
            </w:r>
          </w:p>
          <w:p w:rsidR="000C6C83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1.780.360,22</w:t>
            </w:r>
          </w:p>
        </w:tc>
        <w:tc>
          <w:tcPr>
            <w:tcW w:w="1417" w:type="dxa"/>
            <w:shd w:val="clear" w:color="auto" w:fill="auto"/>
          </w:tcPr>
          <w:p w:rsidR="00EA0B7B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1.343.117,29</w:t>
            </w:r>
          </w:p>
          <w:p w:rsidR="00EA0B7B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2.107.110,39</w:t>
            </w:r>
          </w:p>
        </w:tc>
        <w:tc>
          <w:tcPr>
            <w:tcW w:w="1418" w:type="dxa"/>
            <w:shd w:val="clear" w:color="auto" w:fill="auto"/>
          </w:tcPr>
          <w:p w:rsidR="00EA0B7B" w:rsidRPr="00DE0DC3" w:rsidRDefault="00DA7404" w:rsidP="000661D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1.343.117,29</w:t>
            </w:r>
          </w:p>
        </w:tc>
        <w:tc>
          <w:tcPr>
            <w:tcW w:w="1417" w:type="dxa"/>
            <w:shd w:val="clear" w:color="auto" w:fill="auto"/>
          </w:tcPr>
          <w:p w:rsidR="00EA0B7B" w:rsidRPr="00DE0DC3" w:rsidRDefault="00DA7404" w:rsidP="000661D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1.343.117,29</w:t>
            </w:r>
          </w:p>
        </w:tc>
      </w:tr>
      <w:tr w:rsidR="00EA0B7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EA0B7B" w:rsidRPr="00DE0DC3" w:rsidRDefault="00DA7404" w:rsidP="000661D5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10301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536" w:type="dxa"/>
            <w:shd w:val="clear" w:color="auto" w:fill="auto"/>
          </w:tcPr>
          <w:p w:rsidR="00EA0B7B" w:rsidRPr="0012555F" w:rsidRDefault="00DA7404" w:rsidP="000661D5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301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: </w:t>
            </w:r>
            <w:r>
              <w:rPr>
                <w:rFonts w:cs="Calibri"/>
                <w:bCs/>
                <w:noProof/>
                <w:sz w:val="14"/>
                <w:szCs w:val="14"/>
              </w:rPr>
              <w:t>FONDI PEREQUATIVI DA AMMINISTRAZIONI CENTRALI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</w:p>
        </w:tc>
        <w:tc>
          <w:tcPr>
            <w:tcW w:w="1418" w:type="dxa"/>
            <w:shd w:val="clear" w:color="auto" w:fill="auto"/>
          </w:tcPr>
          <w:p w:rsidR="00EA0B7B" w:rsidRPr="00DE0DC3" w:rsidRDefault="00DA7404" w:rsidP="000661D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1.338,97</w:t>
            </w:r>
          </w:p>
        </w:tc>
        <w:tc>
          <w:tcPr>
            <w:tcW w:w="2126" w:type="dxa"/>
            <w:shd w:val="clear" w:color="auto" w:fill="auto"/>
          </w:tcPr>
          <w:p w:rsidR="00EA0B7B" w:rsidRPr="00DE0DC3" w:rsidRDefault="00DA7404" w:rsidP="00F37BE0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EA0B7B" w:rsidRPr="00DE0DC3" w:rsidRDefault="00DA7404" w:rsidP="00F37BE0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EA0B7B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389.000,00</w:t>
            </w:r>
          </w:p>
          <w:p w:rsidR="000C6C83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402.339,21</w:t>
            </w:r>
          </w:p>
        </w:tc>
        <w:tc>
          <w:tcPr>
            <w:tcW w:w="1417" w:type="dxa"/>
            <w:shd w:val="clear" w:color="auto" w:fill="auto"/>
          </w:tcPr>
          <w:p w:rsidR="00EA0B7B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389.000,00</w:t>
            </w:r>
          </w:p>
          <w:p w:rsidR="00EA0B7B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390.338,97</w:t>
            </w:r>
          </w:p>
        </w:tc>
        <w:tc>
          <w:tcPr>
            <w:tcW w:w="1418" w:type="dxa"/>
            <w:shd w:val="clear" w:color="auto" w:fill="auto"/>
          </w:tcPr>
          <w:p w:rsidR="00EA0B7B" w:rsidRPr="00DE0DC3" w:rsidRDefault="00DA7404" w:rsidP="000661D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389.000,00</w:t>
            </w:r>
          </w:p>
        </w:tc>
        <w:tc>
          <w:tcPr>
            <w:tcW w:w="1417" w:type="dxa"/>
            <w:shd w:val="clear" w:color="auto" w:fill="auto"/>
          </w:tcPr>
          <w:p w:rsidR="00EA0B7B" w:rsidRPr="00DE0DC3" w:rsidRDefault="00DA7404" w:rsidP="000661D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389.000,00</w:t>
            </w:r>
          </w:p>
        </w:tc>
      </w:tr>
      <w:tr w:rsidR="0088074A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88074A" w:rsidRDefault="00DA7404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10000 Totale TITOLO 1</w:t>
            </w:r>
          </w:p>
        </w:tc>
        <w:tc>
          <w:tcPr>
            <w:tcW w:w="4536" w:type="dxa"/>
            <w:shd w:val="clear" w:color="auto" w:fill="auto"/>
          </w:tcPr>
          <w:p w:rsidR="0088074A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ENTRATE CORRENTI DI NATURA TRIBUTARIA, CONTRIBUTIVA E PEREQUATIVA</w:t>
            </w:r>
          </w:p>
        </w:tc>
        <w:tc>
          <w:tcPr>
            <w:tcW w:w="1418" w:type="dxa"/>
            <w:shd w:val="clear" w:color="auto" w:fill="auto"/>
          </w:tcPr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765.332,07</w:t>
            </w:r>
          </w:p>
        </w:tc>
        <w:tc>
          <w:tcPr>
            <w:tcW w:w="2126" w:type="dxa"/>
            <w:shd w:val="clear" w:color="auto" w:fill="auto"/>
          </w:tcPr>
          <w:p w:rsidR="0088074A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88074A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  <w:p w:rsidR="0088074A" w:rsidRPr="00DE0DC3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1.752.550,00</w:t>
            </w:r>
          </w:p>
          <w:p w:rsidR="00703005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2.182.699,43</w:t>
            </w:r>
          </w:p>
        </w:tc>
        <w:tc>
          <w:tcPr>
            <w:tcW w:w="1417" w:type="dxa"/>
            <w:shd w:val="clear" w:color="auto" w:fill="auto"/>
          </w:tcPr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1.732.117,29</w:t>
            </w:r>
          </w:p>
          <w:p w:rsidR="0088074A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2.497.449,36</w:t>
            </w:r>
          </w:p>
        </w:tc>
        <w:tc>
          <w:tcPr>
            <w:tcW w:w="1418" w:type="dxa"/>
            <w:shd w:val="clear" w:color="auto" w:fill="auto"/>
          </w:tcPr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1.732.117,29</w:t>
            </w:r>
          </w:p>
        </w:tc>
        <w:tc>
          <w:tcPr>
            <w:tcW w:w="1417" w:type="dxa"/>
            <w:shd w:val="clear" w:color="auto" w:fill="auto"/>
          </w:tcPr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1.732.117,29</w:t>
            </w:r>
          </w:p>
        </w:tc>
      </w:tr>
    </w:tbl>
    <w:p w:rsidR="0050780E" w:rsidRDefault="00DA7404" w:rsidP="0050780E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W w:w="15474" w:type="dxa"/>
        <w:tblInd w:w="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4"/>
        <w:gridCol w:w="4536"/>
        <w:gridCol w:w="1418"/>
        <w:gridCol w:w="2126"/>
        <w:gridCol w:w="1418"/>
        <w:gridCol w:w="1417"/>
        <w:gridCol w:w="1418"/>
        <w:gridCol w:w="1417"/>
      </w:tblGrid>
      <w:tr w:rsidR="00883B77" w:rsidRPr="00A50A8D">
        <w:trPr>
          <w:cantSplit/>
          <w:trHeight w:val="270"/>
          <w:tblHeader/>
        </w:trPr>
        <w:tc>
          <w:tcPr>
            <w:tcW w:w="1724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883B77" w:rsidRPr="006017E9" w:rsidRDefault="00DA7404" w:rsidP="00B0367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6017E9">
              <w:rPr>
                <w:rFonts w:cs="Calibri"/>
                <w:b/>
                <w:bCs/>
                <w:sz w:val="14"/>
                <w:szCs w:val="14"/>
              </w:rPr>
              <w:t>TITOLO</w:t>
            </w:r>
            <w:r w:rsidRPr="006017E9">
              <w:rPr>
                <w:rFonts w:cs="Calibri"/>
                <w:b/>
                <w:bCs/>
                <w:sz w:val="14"/>
                <w:szCs w:val="14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TIPOLOGIA</w:t>
            </w:r>
          </w:p>
        </w:tc>
        <w:tc>
          <w:tcPr>
            <w:tcW w:w="4536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883B77" w:rsidRPr="006017E9" w:rsidRDefault="00DA7404" w:rsidP="00FA168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6017E9">
              <w:rPr>
                <w:rFonts w:cs="Calibri"/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1418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883B77" w:rsidRPr="006017E9" w:rsidRDefault="00DA7404" w:rsidP="00B0367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6017E9">
              <w:rPr>
                <w:rFonts w:cs="Calibri"/>
                <w:b/>
                <w:bCs/>
                <w:sz w:val="14"/>
                <w:szCs w:val="14"/>
              </w:rPr>
              <w:t xml:space="preserve">RESIDUI PRESUNTI AL TERMINE DELL'ESERCIZIO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2126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883B77" w:rsidRPr="006017E9" w:rsidRDefault="00DA7404" w:rsidP="00FA168C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6017E9"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883B77" w:rsidRPr="006017E9" w:rsidRDefault="00DA7404" w:rsidP="00B0367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6017E9">
              <w:rPr>
                <w:rFonts w:cs="Calibri"/>
                <w:b/>
                <w:bCs/>
                <w:sz w:val="14"/>
                <w:szCs w:val="14"/>
              </w:rPr>
              <w:t xml:space="preserve">PREVISIONI DEFINITIVE DELL'ANNO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4252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883B77" w:rsidRPr="006017E9" w:rsidRDefault="00DA7404" w:rsidP="00FA168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883B77" w:rsidRPr="00A50A8D">
        <w:trPr>
          <w:cantSplit/>
          <w:trHeight w:val="1212"/>
          <w:tblHeader/>
        </w:trPr>
        <w:tc>
          <w:tcPr>
            <w:tcW w:w="1724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92D050"/>
            <w:vAlign w:val="center"/>
          </w:tcPr>
          <w:p w:rsidR="00883B77" w:rsidRPr="006017E9" w:rsidRDefault="00DA7404" w:rsidP="00FA168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536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92D050"/>
            <w:vAlign w:val="center"/>
          </w:tcPr>
          <w:p w:rsidR="00883B77" w:rsidRPr="006017E9" w:rsidRDefault="00DA7404" w:rsidP="00FA168C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92D050"/>
            <w:vAlign w:val="center"/>
          </w:tcPr>
          <w:p w:rsidR="00883B77" w:rsidRPr="006017E9" w:rsidRDefault="00DA7404" w:rsidP="00FA168C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92D050"/>
            <w:vAlign w:val="center"/>
          </w:tcPr>
          <w:p w:rsidR="00883B77" w:rsidRPr="006017E9" w:rsidRDefault="00DA7404" w:rsidP="00FA168C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92D050"/>
            <w:vAlign w:val="center"/>
          </w:tcPr>
          <w:p w:rsidR="00883B77" w:rsidRPr="006017E9" w:rsidRDefault="00DA7404" w:rsidP="00FA168C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B77" w:rsidRPr="00DE0DC3" w:rsidRDefault="00DA7404" w:rsidP="00B0367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Previsione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B77" w:rsidRPr="00DE0DC3" w:rsidRDefault="00DA7404" w:rsidP="00B0367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Previsione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883B77" w:rsidRPr="00DE0DC3" w:rsidRDefault="00DA7404" w:rsidP="00B0367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Previsione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2021</w:t>
            </w:r>
          </w:p>
        </w:tc>
      </w:tr>
      <w:tr w:rsidR="004237F1" w:rsidRPr="009A07E3" w:rsidT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  <w:vAlign w:val="center"/>
          </w:tcPr>
          <w:p w:rsidR="004237F1" w:rsidRPr="009A07E3" w:rsidRDefault="00DA7404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3750" w:type="dxa"/>
            <w:gridSpan w:val="7"/>
            <w:shd w:val="clear" w:color="auto" w:fill="auto"/>
            <w:vAlign w:val="center"/>
          </w:tcPr>
          <w:p w:rsidR="004237F1" w:rsidRPr="009A07E3" w:rsidRDefault="00DA7404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9A07E3" w:rsidRPr="009A07E3" w:rsidT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DA7404" w:rsidP="00F94922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9A07E3">
              <w:rPr>
                <w:rFonts w:cs="Calibri"/>
                <w:b/>
                <w:bCs/>
                <w:sz w:val="16"/>
                <w:szCs w:val="16"/>
              </w:rPr>
              <w:t xml:space="preserve">TITOLO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2</w:t>
            </w:r>
          </w:p>
        </w:tc>
        <w:tc>
          <w:tcPr>
            <w:tcW w:w="13750" w:type="dxa"/>
            <w:gridSpan w:val="7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DA7404" w:rsidP="00E962DC">
            <w:pPr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TRASFERIMENTI CORRENTI</w:t>
            </w:r>
          </w:p>
        </w:tc>
      </w:tr>
      <w:tr w:rsidR="009A07E3" w:rsidRPr="009A07E3" w:rsidT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A07E3" w:rsidRPr="009A07E3" w:rsidRDefault="00DA7404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3750" w:type="dxa"/>
            <w:gridSpan w:val="7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9A07E3" w:rsidRPr="009A07E3" w:rsidRDefault="00DA7404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EA0B7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EA0B7B" w:rsidRPr="00DE0DC3" w:rsidRDefault="00DA7404" w:rsidP="000661D5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20101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536" w:type="dxa"/>
            <w:shd w:val="clear" w:color="auto" w:fill="auto"/>
          </w:tcPr>
          <w:p w:rsidR="00EA0B7B" w:rsidRPr="0012555F" w:rsidRDefault="00DA7404" w:rsidP="000661D5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101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: </w:t>
            </w:r>
            <w:r>
              <w:rPr>
                <w:rFonts w:cs="Calibri"/>
                <w:bCs/>
                <w:noProof/>
                <w:sz w:val="14"/>
                <w:szCs w:val="14"/>
              </w:rPr>
              <w:t>TRASFERIMENTI CORRENTI DA AMMINISTRAZIONI PUBBLICHE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</w:p>
        </w:tc>
        <w:tc>
          <w:tcPr>
            <w:tcW w:w="1418" w:type="dxa"/>
            <w:shd w:val="clear" w:color="auto" w:fill="auto"/>
          </w:tcPr>
          <w:p w:rsidR="00EA0B7B" w:rsidRPr="00DE0DC3" w:rsidRDefault="00DA7404" w:rsidP="000661D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4.506,67</w:t>
            </w:r>
          </w:p>
        </w:tc>
        <w:tc>
          <w:tcPr>
            <w:tcW w:w="2126" w:type="dxa"/>
            <w:shd w:val="clear" w:color="auto" w:fill="auto"/>
          </w:tcPr>
          <w:p w:rsidR="00EA0B7B" w:rsidRPr="00DE0DC3" w:rsidRDefault="00DA7404" w:rsidP="00F37BE0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EA0B7B" w:rsidRPr="00DE0DC3" w:rsidRDefault="00DA7404" w:rsidP="00F37BE0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EA0B7B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128.695,33</w:t>
            </w:r>
          </w:p>
          <w:p w:rsidR="000C6C83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138.429,54</w:t>
            </w:r>
          </w:p>
        </w:tc>
        <w:tc>
          <w:tcPr>
            <w:tcW w:w="1417" w:type="dxa"/>
            <w:shd w:val="clear" w:color="auto" w:fill="auto"/>
          </w:tcPr>
          <w:p w:rsidR="00EA0B7B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126.342,02</w:t>
            </w:r>
          </w:p>
          <w:p w:rsidR="00EA0B7B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130.848,69</w:t>
            </w:r>
          </w:p>
        </w:tc>
        <w:tc>
          <w:tcPr>
            <w:tcW w:w="1418" w:type="dxa"/>
            <w:shd w:val="clear" w:color="auto" w:fill="auto"/>
          </w:tcPr>
          <w:p w:rsidR="00EA0B7B" w:rsidRPr="00DE0DC3" w:rsidRDefault="00DA7404" w:rsidP="000661D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108.765,85</w:t>
            </w:r>
          </w:p>
        </w:tc>
        <w:tc>
          <w:tcPr>
            <w:tcW w:w="1417" w:type="dxa"/>
            <w:shd w:val="clear" w:color="auto" w:fill="auto"/>
          </w:tcPr>
          <w:p w:rsidR="00EA0B7B" w:rsidRPr="00DE0DC3" w:rsidRDefault="00DA7404" w:rsidP="000661D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108.765,85</w:t>
            </w:r>
          </w:p>
        </w:tc>
      </w:tr>
      <w:tr w:rsidR="00EA0B7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EA0B7B" w:rsidRPr="00DE0DC3" w:rsidRDefault="00DA7404" w:rsidP="000661D5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20102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536" w:type="dxa"/>
            <w:shd w:val="clear" w:color="auto" w:fill="auto"/>
          </w:tcPr>
          <w:p w:rsidR="00EA0B7B" w:rsidRPr="0012555F" w:rsidRDefault="00DA7404" w:rsidP="000661D5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102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: </w:t>
            </w:r>
            <w:r>
              <w:rPr>
                <w:rFonts w:cs="Calibri"/>
                <w:bCs/>
                <w:noProof/>
                <w:sz w:val="14"/>
                <w:szCs w:val="14"/>
              </w:rPr>
              <w:t>TRASFERIMENTI CORRENTI DA FAMIGLIE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</w:p>
        </w:tc>
        <w:tc>
          <w:tcPr>
            <w:tcW w:w="1418" w:type="dxa"/>
            <w:shd w:val="clear" w:color="auto" w:fill="auto"/>
          </w:tcPr>
          <w:p w:rsidR="00EA0B7B" w:rsidRPr="00DE0DC3" w:rsidRDefault="00DA7404" w:rsidP="000661D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</w:tc>
        <w:tc>
          <w:tcPr>
            <w:tcW w:w="2126" w:type="dxa"/>
            <w:shd w:val="clear" w:color="auto" w:fill="auto"/>
          </w:tcPr>
          <w:p w:rsidR="00EA0B7B" w:rsidRPr="00DE0DC3" w:rsidRDefault="00DA7404" w:rsidP="00F37BE0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EA0B7B" w:rsidRPr="00DE0DC3" w:rsidRDefault="00DA7404" w:rsidP="00F37BE0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EA0B7B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0C6C83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EA0B7B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EA0B7B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</w:tc>
        <w:tc>
          <w:tcPr>
            <w:tcW w:w="1418" w:type="dxa"/>
            <w:shd w:val="clear" w:color="auto" w:fill="auto"/>
          </w:tcPr>
          <w:p w:rsidR="00EA0B7B" w:rsidRPr="00DE0DC3" w:rsidRDefault="00DA7404" w:rsidP="000661D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EA0B7B" w:rsidRPr="00DE0DC3" w:rsidRDefault="00DA7404" w:rsidP="000661D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88074A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88074A" w:rsidRDefault="00DA7404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20000 Totale TITOLO 2</w:t>
            </w:r>
          </w:p>
        </w:tc>
        <w:tc>
          <w:tcPr>
            <w:tcW w:w="4536" w:type="dxa"/>
            <w:shd w:val="clear" w:color="auto" w:fill="auto"/>
          </w:tcPr>
          <w:p w:rsidR="0088074A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TRASFERIMENTI CORRENTI</w:t>
            </w:r>
          </w:p>
        </w:tc>
        <w:tc>
          <w:tcPr>
            <w:tcW w:w="1418" w:type="dxa"/>
            <w:shd w:val="clear" w:color="auto" w:fill="auto"/>
          </w:tcPr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4.556,67</w:t>
            </w:r>
          </w:p>
        </w:tc>
        <w:tc>
          <w:tcPr>
            <w:tcW w:w="2126" w:type="dxa"/>
            <w:shd w:val="clear" w:color="auto" w:fill="auto"/>
          </w:tcPr>
          <w:p w:rsidR="0088074A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88074A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  <w:p w:rsidR="0088074A" w:rsidRPr="00DE0DC3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128.695,33</w:t>
            </w:r>
          </w:p>
          <w:p w:rsidR="00703005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138.429,54</w:t>
            </w:r>
          </w:p>
        </w:tc>
        <w:tc>
          <w:tcPr>
            <w:tcW w:w="1417" w:type="dxa"/>
            <w:shd w:val="clear" w:color="auto" w:fill="auto"/>
          </w:tcPr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126.342,02</w:t>
            </w:r>
          </w:p>
          <w:p w:rsidR="0088074A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130.898,69</w:t>
            </w:r>
          </w:p>
        </w:tc>
        <w:tc>
          <w:tcPr>
            <w:tcW w:w="1418" w:type="dxa"/>
            <w:shd w:val="clear" w:color="auto" w:fill="auto"/>
          </w:tcPr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108.765,85</w:t>
            </w:r>
          </w:p>
        </w:tc>
        <w:tc>
          <w:tcPr>
            <w:tcW w:w="1417" w:type="dxa"/>
            <w:shd w:val="clear" w:color="auto" w:fill="auto"/>
          </w:tcPr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108.765,85</w:t>
            </w:r>
          </w:p>
        </w:tc>
      </w:tr>
    </w:tbl>
    <w:p w:rsidR="0050780E" w:rsidRDefault="00DA7404" w:rsidP="0050780E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W w:w="15474" w:type="dxa"/>
        <w:tblInd w:w="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4"/>
        <w:gridCol w:w="4536"/>
        <w:gridCol w:w="1418"/>
        <w:gridCol w:w="2126"/>
        <w:gridCol w:w="1418"/>
        <w:gridCol w:w="1417"/>
        <w:gridCol w:w="1418"/>
        <w:gridCol w:w="1417"/>
      </w:tblGrid>
      <w:tr w:rsidR="00883B77" w:rsidRPr="00A50A8D">
        <w:trPr>
          <w:cantSplit/>
          <w:trHeight w:val="270"/>
          <w:tblHeader/>
        </w:trPr>
        <w:tc>
          <w:tcPr>
            <w:tcW w:w="1724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883B77" w:rsidRPr="006017E9" w:rsidRDefault="00DA7404" w:rsidP="00B0367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6017E9">
              <w:rPr>
                <w:rFonts w:cs="Calibri"/>
                <w:b/>
                <w:bCs/>
                <w:sz w:val="14"/>
                <w:szCs w:val="14"/>
              </w:rPr>
              <w:t>TITOLO</w:t>
            </w:r>
            <w:r w:rsidRPr="006017E9">
              <w:rPr>
                <w:rFonts w:cs="Calibri"/>
                <w:b/>
                <w:bCs/>
                <w:sz w:val="14"/>
                <w:szCs w:val="14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TIPOLOGIA</w:t>
            </w:r>
          </w:p>
        </w:tc>
        <w:tc>
          <w:tcPr>
            <w:tcW w:w="4536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883B77" w:rsidRPr="006017E9" w:rsidRDefault="00DA7404" w:rsidP="00FA168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6017E9">
              <w:rPr>
                <w:rFonts w:cs="Calibri"/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1418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883B77" w:rsidRPr="006017E9" w:rsidRDefault="00DA7404" w:rsidP="00B0367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6017E9">
              <w:rPr>
                <w:rFonts w:cs="Calibri"/>
                <w:b/>
                <w:bCs/>
                <w:sz w:val="14"/>
                <w:szCs w:val="14"/>
              </w:rPr>
              <w:t xml:space="preserve">RESIDUI PRESUNTI AL TERMINE DELL'ESERCIZIO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2126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883B77" w:rsidRPr="006017E9" w:rsidRDefault="00DA7404" w:rsidP="00FA168C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6017E9"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883B77" w:rsidRPr="006017E9" w:rsidRDefault="00DA7404" w:rsidP="00B0367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6017E9">
              <w:rPr>
                <w:rFonts w:cs="Calibri"/>
                <w:b/>
                <w:bCs/>
                <w:sz w:val="14"/>
                <w:szCs w:val="14"/>
              </w:rPr>
              <w:t xml:space="preserve">PREVISIONI DEFINITIVE DELL'ANNO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4252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883B77" w:rsidRPr="006017E9" w:rsidRDefault="00DA7404" w:rsidP="00FA168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883B77" w:rsidRPr="00A50A8D">
        <w:trPr>
          <w:cantSplit/>
          <w:trHeight w:val="1212"/>
          <w:tblHeader/>
        </w:trPr>
        <w:tc>
          <w:tcPr>
            <w:tcW w:w="1724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92D050"/>
            <w:vAlign w:val="center"/>
          </w:tcPr>
          <w:p w:rsidR="00883B77" w:rsidRPr="006017E9" w:rsidRDefault="00DA7404" w:rsidP="00FA168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536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92D050"/>
            <w:vAlign w:val="center"/>
          </w:tcPr>
          <w:p w:rsidR="00883B77" w:rsidRPr="006017E9" w:rsidRDefault="00DA7404" w:rsidP="00FA168C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92D050"/>
            <w:vAlign w:val="center"/>
          </w:tcPr>
          <w:p w:rsidR="00883B77" w:rsidRPr="006017E9" w:rsidRDefault="00DA7404" w:rsidP="00FA168C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92D050"/>
            <w:vAlign w:val="center"/>
          </w:tcPr>
          <w:p w:rsidR="00883B77" w:rsidRPr="006017E9" w:rsidRDefault="00DA7404" w:rsidP="00FA168C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92D050"/>
            <w:vAlign w:val="center"/>
          </w:tcPr>
          <w:p w:rsidR="00883B77" w:rsidRPr="006017E9" w:rsidRDefault="00DA7404" w:rsidP="00FA168C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B77" w:rsidRPr="00DE0DC3" w:rsidRDefault="00DA7404" w:rsidP="00B0367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Previsione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B77" w:rsidRPr="00DE0DC3" w:rsidRDefault="00DA7404" w:rsidP="00B0367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Previsione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883B77" w:rsidRPr="00DE0DC3" w:rsidRDefault="00DA7404" w:rsidP="00B0367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Previsione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2021</w:t>
            </w:r>
          </w:p>
        </w:tc>
      </w:tr>
      <w:tr w:rsidR="004237F1" w:rsidRPr="009A07E3" w:rsidT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  <w:vAlign w:val="center"/>
          </w:tcPr>
          <w:p w:rsidR="004237F1" w:rsidRPr="009A07E3" w:rsidRDefault="00DA7404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3750" w:type="dxa"/>
            <w:gridSpan w:val="7"/>
            <w:shd w:val="clear" w:color="auto" w:fill="auto"/>
            <w:vAlign w:val="center"/>
          </w:tcPr>
          <w:p w:rsidR="004237F1" w:rsidRPr="009A07E3" w:rsidRDefault="00DA7404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9A07E3" w:rsidRPr="009A07E3" w:rsidT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DA7404" w:rsidP="00F94922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9A07E3">
              <w:rPr>
                <w:rFonts w:cs="Calibri"/>
                <w:b/>
                <w:bCs/>
                <w:sz w:val="16"/>
                <w:szCs w:val="16"/>
              </w:rPr>
              <w:t xml:space="preserve">TITOLO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3</w:t>
            </w:r>
          </w:p>
        </w:tc>
        <w:tc>
          <w:tcPr>
            <w:tcW w:w="13750" w:type="dxa"/>
            <w:gridSpan w:val="7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DA7404" w:rsidP="00E962DC">
            <w:pPr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ENTRATE EXTRATRIBUTARIE</w:t>
            </w:r>
          </w:p>
        </w:tc>
      </w:tr>
      <w:tr w:rsidR="009A07E3" w:rsidRPr="009A07E3" w:rsidT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A07E3" w:rsidRPr="009A07E3" w:rsidRDefault="00DA7404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3750" w:type="dxa"/>
            <w:gridSpan w:val="7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9A07E3" w:rsidRPr="009A07E3" w:rsidRDefault="00DA7404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EA0B7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EA0B7B" w:rsidRPr="00DE0DC3" w:rsidRDefault="00DA7404" w:rsidP="000661D5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30100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536" w:type="dxa"/>
            <w:shd w:val="clear" w:color="auto" w:fill="auto"/>
          </w:tcPr>
          <w:p w:rsidR="00EA0B7B" w:rsidRPr="0012555F" w:rsidRDefault="00DA7404" w:rsidP="000661D5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100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: </w:t>
            </w:r>
            <w:r>
              <w:rPr>
                <w:rFonts w:cs="Calibri"/>
                <w:bCs/>
                <w:noProof/>
                <w:sz w:val="14"/>
                <w:szCs w:val="14"/>
              </w:rPr>
              <w:t>VENDITA DI BENI E SERVIZI E PROVENTI DERIVANTI DALLA GESTIONE DEI BENI  *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</w:p>
        </w:tc>
        <w:tc>
          <w:tcPr>
            <w:tcW w:w="1418" w:type="dxa"/>
            <w:shd w:val="clear" w:color="auto" w:fill="auto"/>
          </w:tcPr>
          <w:p w:rsidR="00EA0B7B" w:rsidRPr="00DE0DC3" w:rsidRDefault="00DA7404" w:rsidP="000661D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289.542,64</w:t>
            </w:r>
          </w:p>
        </w:tc>
        <w:tc>
          <w:tcPr>
            <w:tcW w:w="2126" w:type="dxa"/>
            <w:shd w:val="clear" w:color="auto" w:fill="auto"/>
          </w:tcPr>
          <w:p w:rsidR="00EA0B7B" w:rsidRPr="00DE0DC3" w:rsidRDefault="00DA7404" w:rsidP="00F37BE0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EA0B7B" w:rsidRPr="00DE0DC3" w:rsidRDefault="00DA7404" w:rsidP="00F37BE0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EA0B7B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312.602,00</w:t>
            </w:r>
          </w:p>
          <w:p w:rsidR="000C6C83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517.814,12</w:t>
            </w:r>
          </w:p>
        </w:tc>
        <w:tc>
          <w:tcPr>
            <w:tcW w:w="1417" w:type="dxa"/>
            <w:shd w:val="clear" w:color="auto" w:fill="auto"/>
          </w:tcPr>
          <w:p w:rsidR="00EA0B7B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301.560,00</w:t>
            </w:r>
          </w:p>
          <w:p w:rsidR="00EA0B7B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591.102,64</w:t>
            </w:r>
          </w:p>
        </w:tc>
        <w:tc>
          <w:tcPr>
            <w:tcW w:w="1418" w:type="dxa"/>
            <w:shd w:val="clear" w:color="auto" w:fill="auto"/>
          </w:tcPr>
          <w:p w:rsidR="00EA0B7B" w:rsidRPr="00DE0DC3" w:rsidRDefault="00DA7404" w:rsidP="000661D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283.560,00</w:t>
            </w:r>
          </w:p>
        </w:tc>
        <w:tc>
          <w:tcPr>
            <w:tcW w:w="1417" w:type="dxa"/>
            <w:shd w:val="clear" w:color="auto" w:fill="auto"/>
          </w:tcPr>
          <w:p w:rsidR="00EA0B7B" w:rsidRPr="00DE0DC3" w:rsidRDefault="00DA7404" w:rsidP="000661D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283.560,00</w:t>
            </w:r>
          </w:p>
        </w:tc>
      </w:tr>
      <w:tr w:rsidR="00EA0B7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EA0B7B" w:rsidRPr="00DE0DC3" w:rsidRDefault="00DA7404" w:rsidP="000661D5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30200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536" w:type="dxa"/>
            <w:shd w:val="clear" w:color="auto" w:fill="auto"/>
          </w:tcPr>
          <w:p w:rsidR="00EA0B7B" w:rsidRPr="0012555F" w:rsidRDefault="00DA7404" w:rsidP="000661D5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200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: </w:t>
            </w:r>
            <w:r>
              <w:rPr>
                <w:rFonts w:cs="Calibri"/>
                <w:bCs/>
                <w:noProof/>
                <w:sz w:val="14"/>
                <w:szCs w:val="14"/>
              </w:rPr>
              <w:t>PROVENTI DERIVANTI DALL'ATTIVITA' DI CONTROLLO E REPRESSIONE DELLE IRREGOLARITA' E DEGLI ILLECITI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</w:p>
        </w:tc>
        <w:tc>
          <w:tcPr>
            <w:tcW w:w="1418" w:type="dxa"/>
            <w:shd w:val="clear" w:color="auto" w:fill="auto"/>
          </w:tcPr>
          <w:p w:rsidR="00EA0B7B" w:rsidRPr="00DE0DC3" w:rsidRDefault="00DA7404" w:rsidP="000661D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33.978,30</w:t>
            </w:r>
          </w:p>
        </w:tc>
        <w:tc>
          <w:tcPr>
            <w:tcW w:w="2126" w:type="dxa"/>
            <w:shd w:val="clear" w:color="auto" w:fill="auto"/>
          </w:tcPr>
          <w:p w:rsidR="00EA0B7B" w:rsidRPr="00DE0DC3" w:rsidRDefault="00DA7404" w:rsidP="00F37BE0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EA0B7B" w:rsidRPr="00DE0DC3" w:rsidRDefault="00DA7404" w:rsidP="00F37BE0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EA0B7B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2.850,00</w:t>
            </w:r>
          </w:p>
          <w:p w:rsidR="000C6C83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3.344,03</w:t>
            </w:r>
          </w:p>
        </w:tc>
        <w:tc>
          <w:tcPr>
            <w:tcW w:w="1417" w:type="dxa"/>
            <w:shd w:val="clear" w:color="auto" w:fill="auto"/>
          </w:tcPr>
          <w:p w:rsidR="00EA0B7B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2.850,00</w:t>
            </w:r>
          </w:p>
          <w:p w:rsidR="00EA0B7B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36.828,30</w:t>
            </w:r>
          </w:p>
        </w:tc>
        <w:tc>
          <w:tcPr>
            <w:tcW w:w="1418" w:type="dxa"/>
            <w:shd w:val="clear" w:color="auto" w:fill="auto"/>
          </w:tcPr>
          <w:p w:rsidR="00EA0B7B" w:rsidRPr="00DE0DC3" w:rsidRDefault="00DA7404" w:rsidP="000661D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2.850,00</w:t>
            </w:r>
          </w:p>
        </w:tc>
        <w:tc>
          <w:tcPr>
            <w:tcW w:w="1417" w:type="dxa"/>
            <w:shd w:val="clear" w:color="auto" w:fill="auto"/>
          </w:tcPr>
          <w:p w:rsidR="00EA0B7B" w:rsidRPr="00DE0DC3" w:rsidRDefault="00DA7404" w:rsidP="000661D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2.850,00</w:t>
            </w:r>
          </w:p>
        </w:tc>
      </w:tr>
      <w:tr w:rsidR="00EA0B7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EA0B7B" w:rsidRPr="00DE0DC3" w:rsidRDefault="00DA7404" w:rsidP="000661D5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30300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536" w:type="dxa"/>
            <w:shd w:val="clear" w:color="auto" w:fill="auto"/>
          </w:tcPr>
          <w:p w:rsidR="00EA0B7B" w:rsidRPr="0012555F" w:rsidRDefault="00DA7404" w:rsidP="000661D5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300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: </w:t>
            </w:r>
            <w:r>
              <w:rPr>
                <w:rFonts w:cs="Calibri"/>
                <w:bCs/>
                <w:noProof/>
                <w:sz w:val="14"/>
                <w:szCs w:val="14"/>
              </w:rPr>
              <w:t>INTERESSI ATTIVI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</w:p>
        </w:tc>
        <w:tc>
          <w:tcPr>
            <w:tcW w:w="1418" w:type="dxa"/>
            <w:shd w:val="clear" w:color="auto" w:fill="auto"/>
          </w:tcPr>
          <w:p w:rsidR="00EA0B7B" w:rsidRPr="00DE0DC3" w:rsidRDefault="00DA7404" w:rsidP="000661D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23,24</w:t>
            </w:r>
          </w:p>
        </w:tc>
        <w:tc>
          <w:tcPr>
            <w:tcW w:w="2126" w:type="dxa"/>
            <w:shd w:val="clear" w:color="auto" w:fill="auto"/>
          </w:tcPr>
          <w:p w:rsidR="00EA0B7B" w:rsidRPr="00DE0DC3" w:rsidRDefault="00DA7404" w:rsidP="00F37BE0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EA0B7B" w:rsidRPr="00DE0DC3" w:rsidRDefault="00DA7404" w:rsidP="00F37BE0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EA0B7B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230,00</w:t>
            </w:r>
          </w:p>
          <w:p w:rsidR="000C6C83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231,16</w:t>
            </w:r>
          </w:p>
        </w:tc>
        <w:tc>
          <w:tcPr>
            <w:tcW w:w="1417" w:type="dxa"/>
            <w:shd w:val="clear" w:color="auto" w:fill="auto"/>
          </w:tcPr>
          <w:p w:rsidR="00EA0B7B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230,00</w:t>
            </w:r>
          </w:p>
          <w:p w:rsidR="00EA0B7B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253,24</w:t>
            </w:r>
          </w:p>
        </w:tc>
        <w:tc>
          <w:tcPr>
            <w:tcW w:w="1418" w:type="dxa"/>
            <w:shd w:val="clear" w:color="auto" w:fill="auto"/>
          </w:tcPr>
          <w:p w:rsidR="00EA0B7B" w:rsidRPr="00DE0DC3" w:rsidRDefault="00DA7404" w:rsidP="000661D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230,00</w:t>
            </w:r>
          </w:p>
        </w:tc>
        <w:tc>
          <w:tcPr>
            <w:tcW w:w="1417" w:type="dxa"/>
            <w:shd w:val="clear" w:color="auto" w:fill="auto"/>
          </w:tcPr>
          <w:p w:rsidR="00EA0B7B" w:rsidRPr="00DE0DC3" w:rsidRDefault="00DA7404" w:rsidP="000661D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230,00</w:t>
            </w:r>
          </w:p>
        </w:tc>
      </w:tr>
      <w:tr w:rsidR="00EA0B7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EA0B7B" w:rsidRPr="00DE0DC3" w:rsidRDefault="00DA7404" w:rsidP="000661D5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30500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536" w:type="dxa"/>
            <w:shd w:val="clear" w:color="auto" w:fill="auto"/>
          </w:tcPr>
          <w:p w:rsidR="00EA0B7B" w:rsidRPr="0012555F" w:rsidRDefault="00DA7404" w:rsidP="000661D5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500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: </w:t>
            </w:r>
            <w:r>
              <w:rPr>
                <w:rFonts w:cs="Calibri"/>
                <w:bCs/>
                <w:noProof/>
                <w:sz w:val="14"/>
                <w:szCs w:val="14"/>
              </w:rPr>
              <w:t>RIMBORSI E ALTRE ENTRATE CORRENTI  *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</w:p>
        </w:tc>
        <w:tc>
          <w:tcPr>
            <w:tcW w:w="1418" w:type="dxa"/>
            <w:shd w:val="clear" w:color="auto" w:fill="auto"/>
          </w:tcPr>
          <w:p w:rsidR="00EA0B7B" w:rsidRPr="00DE0DC3" w:rsidRDefault="00DA7404" w:rsidP="000661D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58.089,87</w:t>
            </w:r>
          </w:p>
        </w:tc>
        <w:tc>
          <w:tcPr>
            <w:tcW w:w="2126" w:type="dxa"/>
            <w:shd w:val="clear" w:color="auto" w:fill="auto"/>
          </w:tcPr>
          <w:p w:rsidR="00EA0B7B" w:rsidRPr="00DE0DC3" w:rsidRDefault="00DA7404" w:rsidP="00F37BE0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EA0B7B" w:rsidRPr="00DE0DC3" w:rsidRDefault="00DA7404" w:rsidP="00F37BE0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EA0B7B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118.066,00</w:t>
            </w:r>
          </w:p>
          <w:p w:rsidR="000C6C83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176.264,52</w:t>
            </w:r>
          </w:p>
        </w:tc>
        <w:tc>
          <w:tcPr>
            <w:tcW w:w="1417" w:type="dxa"/>
            <w:shd w:val="clear" w:color="auto" w:fill="auto"/>
          </w:tcPr>
          <w:p w:rsidR="00EA0B7B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123.560,00</w:t>
            </w:r>
          </w:p>
          <w:p w:rsidR="00EA0B7B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181.649,87</w:t>
            </w:r>
          </w:p>
        </w:tc>
        <w:tc>
          <w:tcPr>
            <w:tcW w:w="1418" w:type="dxa"/>
            <w:shd w:val="clear" w:color="auto" w:fill="auto"/>
          </w:tcPr>
          <w:p w:rsidR="00EA0B7B" w:rsidRPr="00DE0DC3" w:rsidRDefault="00DA7404" w:rsidP="000661D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115.600,00</w:t>
            </w:r>
          </w:p>
        </w:tc>
        <w:tc>
          <w:tcPr>
            <w:tcW w:w="1417" w:type="dxa"/>
            <w:shd w:val="clear" w:color="auto" w:fill="auto"/>
          </w:tcPr>
          <w:p w:rsidR="00EA0B7B" w:rsidRPr="00DE0DC3" w:rsidRDefault="00DA7404" w:rsidP="000661D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115.600,00</w:t>
            </w:r>
          </w:p>
        </w:tc>
      </w:tr>
      <w:tr w:rsidR="0088074A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88074A" w:rsidRDefault="00DA7404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30000 Totale TITOLO 3</w:t>
            </w:r>
          </w:p>
        </w:tc>
        <w:tc>
          <w:tcPr>
            <w:tcW w:w="4536" w:type="dxa"/>
            <w:shd w:val="clear" w:color="auto" w:fill="auto"/>
          </w:tcPr>
          <w:p w:rsidR="0088074A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ENTRATE EXTRATRIBUTARIE</w:t>
            </w:r>
          </w:p>
        </w:tc>
        <w:tc>
          <w:tcPr>
            <w:tcW w:w="1418" w:type="dxa"/>
            <w:shd w:val="clear" w:color="auto" w:fill="auto"/>
          </w:tcPr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381.634,05</w:t>
            </w:r>
          </w:p>
        </w:tc>
        <w:tc>
          <w:tcPr>
            <w:tcW w:w="2126" w:type="dxa"/>
            <w:shd w:val="clear" w:color="auto" w:fill="auto"/>
          </w:tcPr>
          <w:p w:rsidR="0088074A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88074A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  <w:p w:rsidR="0088074A" w:rsidRPr="00DE0DC3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433.748,00</w:t>
            </w:r>
          </w:p>
          <w:p w:rsidR="00703005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697.653,83</w:t>
            </w:r>
          </w:p>
        </w:tc>
        <w:tc>
          <w:tcPr>
            <w:tcW w:w="1417" w:type="dxa"/>
            <w:shd w:val="clear" w:color="auto" w:fill="auto"/>
          </w:tcPr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428.200,00</w:t>
            </w:r>
          </w:p>
          <w:p w:rsidR="0088074A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809.834,05</w:t>
            </w:r>
          </w:p>
        </w:tc>
        <w:tc>
          <w:tcPr>
            <w:tcW w:w="1418" w:type="dxa"/>
            <w:shd w:val="clear" w:color="auto" w:fill="auto"/>
          </w:tcPr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402.240,00</w:t>
            </w:r>
          </w:p>
        </w:tc>
        <w:tc>
          <w:tcPr>
            <w:tcW w:w="1417" w:type="dxa"/>
            <w:shd w:val="clear" w:color="auto" w:fill="auto"/>
          </w:tcPr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402.240,00</w:t>
            </w:r>
          </w:p>
        </w:tc>
      </w:tr>
    </w:tbl>
    <w:p w:rsidR="0050780E" w:rsidRDefault="00DA7404" w:rsidP="0050780E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W w:w="15474" w:type="dxa"/>
        <w:tblInd w:w="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4"/>
        <w:gridCol w:w="4536"/>
        <w:gridCol w:w="1418"/>
        <w:gridCol w:w="2126"/>
        <w:gridCol w:w="1418"/>
        <w:gridCol w:w="1417"/>
        <w:gridCol w:w="1418"/>
        <w:gridCol w:w="1417"/>
      </w:tblGrid>
      <w:tr w:rsidR="00883B77" w:rsidRPr="00A50A8D">
        <w:trPr>
          <w:cantSplit/>
          <w:trHeight w:val="270"/>
          <w:tblHeader/>
        </w:trPr>
        <w:tc>
          <w:tcPr>
            <w:tcW w:w="1724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883B77" w:rsidRPr="006017E9" w:rsidRDefault="00DA7404" w:rsidP="00B0367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6017E9">
              <w:rPr>
                <w:rFonts w:cs="Calibri"/>
                <w:b/>
                <w:bCs/>
                <w:sz w:val="14"/>
                <w:szCs w:val="14"/>
              </w:rPr>
              <w:t>TITOLO</w:t>
            </w:r>
            <w:r w:rsidRPr="006017E9">
              <w:rPr>
                <w:rFonts w:cs="Calibri"/>
                <w:b/>
                <w:bCs/>
                <w:sz w:val="14"/>
                <w:szCs w:val="14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TIPOLOGIA</w:t>
            </w:r>
          </w:p>
        </w:tc>
        <w:tc>
          <w:tcPr>
            <w:tcW w:w="4536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883B77" w:rsidRPr="006017E9" w:rsidRDefault="00DA7404" w:rsidP="00FA168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6017E9">
              <w:rPr>
                <w:rFonts w:cs="Calibri"/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1418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883B77" w:rsidRPr="006017E9" w:rsidRDefault="00DA7404" w:rsidP="00B0367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6017E9">
              <w:rPr>
                <w:rFonts w:cs="Calibri"/>
                <w:b/>
                <w:bCs/>
                <w:sz w:val="14"/>
                <w:szCs w:val="14"/>
              </w:rPr>
              <w:t xml:space="preserve">RESIDUI PRESUNTI AL TERMINE DELL'ESERCIZIO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2126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883B77" w:rsidRPr="006017E9" w:rsidRDefault="00DA7404" w:rsidP="00FA168C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6017E9"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883B77" w:rsidRPr="006017E9" w:rsidRDefault="00DA7404" w:rsidP="00B0367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6017E9">
              <w:rPr>
                <w:rFonts w:cs="Calibri"/>
                <w:b/>
                <w:bCs/>
                <w:sz w:val="14"/>
                <w:szCs w:val="14"/>
              </w:rPr>
              <w:t xml:space="preserve">PREVISIONI DEFINITIVE DELL'ANNO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4252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883B77" w:rsidRPr="006017E9" w:rsidRDefault="00DA7404" w:rsidP="00FA168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883B77" w:rsidRPr="00A50A8D">
        <w:trPr>
          <w:cantSplit/>
          <w:trHeight w:val="1212"/>
          <w:tblHeader/>
        </w:trPr>
        <w:tc>
          <w:tcPr>
            <w:tcW w:w="1724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92D050"/>
            <w:vAlign w:val="center"/>
          </w:tcPr>
          <w:p w:rsidR="00883B77" w:rsidRPr="006017E9" w:rsidRDefault="00DA7404" w:rsidP="00FA168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536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92D050"/>
            <w:vAlign w:val="center"/>
          </w:tcPr>
          <w:p w:rsidR="00883B77" w:rsidRPr="006017E9" w:rsidRDefault="00DA7404" w:rsidP="00FA168C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92D050"/>
            <w:vAlign w:val="center"/>
          </w:tcPr>
          <w:p w:rsidR="00883B77" w:rsidRPr="006017E9" w:rsidRDefault="00DA7404" w:rsidP="00FA168C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92D050"/>
            <w:vAlign w:val="center"/>
          </w:tcPr>
          <w:p w:rsidR="00883B77" w:rsidRPr="006017E9" w:rsidRDefault="00DA7404" w:rsidP="00FA168C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92D050"/>
            <w:vAlign w:val="center"/>
          </w:tcPr>
          <w:p w:rsidR="00883B77" w:rsidRPr="006017E9" w:rsidRDefault="00DA7404" w:rsidP="00FA168C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B77" w:rsidRPr="00DE0DC3" w:rsidRDefault="00DA7404" w:rsidP="00B0367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Previsione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B77" w:rsidRPr="00DE0DC3" w:rsidRDefault="00DA7404" w:rsidP="00B0367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Previsione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883B77" w:rsidRPr="00DE0DC3" w:rsidRDefault="00DA7404" w:rsidP="00B0367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Previsione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2021</w:t>
            </w:r>
          </w:p>
        </w:tc>
      </w:tr>
      <w:tr w:rsidR="004237F1" w:rsidRPr="009A07E3" w:rsidT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  <w:vAlign w:val="center"/>
          </w:tcPr>
          <w:p w:rsidR="004237F1" w:rsidRPr="009A07E3" w:rsidRDefault="00DA7404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3750" w:type="dxa"/>
            <w:gridSpan w:val="7"/>
            <w:shd w:val="clear" w:color="auto" w:fill="auto"/>
            <w:vAlign w:val="center"/>
          </w:tcPr>
          <w:p w:rsidR="004237F1" w:rsidRPr="009A07E3" w:rsidRDefault="00DA7404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9A07E3" w:rsidRPr="009A07E3" w:rsidT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DA7404" w:rsidP="00F94922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9A07E3">
              <w:rPr>
                <w:rFonts w:cs="Calibri"/>
                <w:b/>
                <w:bCs/>
                <w:sz w:val="16"/>
                <w:szCs w:val="16"/>
              </w:rPr>
              <w:t xml:space="preserve">TITOLO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4</w:t>
            </w:r>
          </w:p>
        </w:tc>
        <w:tc>
          <w:tcPr>
            <w:tcW w:w="13750" w:type="dxa"/>
            <w:gridSpan w:val="7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DA7404" w:rsidP="00E962DC">
            <w:pPr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ENTRATE IN CONTO CAPITALE</w:t>
            </w:r>
          </w:p>
        </w:tc>
      </w:tr>
      <w:tr w:rsidR="009A07E3" w:rsidRPr="009A07E3" w:rsidT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A07E3" w:rsidRPr="009A07E3" w:rsidRDefault="00DA7404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3750" w:type="dxa"/>
            <w:gridSpan w:val="7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9A07E3" w:rsidRPr="009A07E3" w:rsidRDefault="00DA7404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EA0B7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EA0B7B" w:rsidRPr="00DE0DC3" w:rsidRDefault="00DA7404" w:rsidP="000661D5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40200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536" w:type="dxa"/>
            <w:shd w:val="clear" w:color="auto" w:fill="auto"/>
          </w:tcPr>
          <w:p w:rsidR="00EA0B7B" w:rsidRPr="0012555F" w:rsidRDefault="00DA7404" w:rsidP="000661D5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200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: </w:t>
            </w:r>
            <w:r>
              <w:rPr>
                <w:rFonts w:cs="Calibri"/>
                <w:bCs/>
                <w:noProof/>
                <w:sz w:val="14"/>
                <w:szCs w:val="14"/>
              </w:rPr>
              <w:t>CONTRIBUTI AGLI INVESTIMENTI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</w:p>
        </w:tc>
        <w:tc>
          <w:tcPr>
            <w:tcW w:w="1418" w:type="dxa"/>
            <w:shd w:val="clear" w:color="auto" w:fill="auto"/>
          </w:tcPr>
          <w:p w:rsidR="00EA0B7B" w:rsidRPr="00DE0DC3" w:rsidRDefault="00DA7404" w:rsidP="000661D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181.154,32</w:t>
            </w:r>
          </w:p>
        </w:tc>
        <w:tc>
          <w:tcPr>
            <w:tcW w:w="2126" w:type="dxa"/>
            <w:shd w:val="clear" w:color="auto" w:fill="auto"/>
          </w:tcPr>
          <w:p w:rsidR="00EA0B7B" w:rsidRPr="00DE0DC3" w:rsidRDefault="00DA7404" w:rsidP="00F37BE0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EA0B7B" w:rsidRPr="00DE0DC3" w:rsidRDefault="00DA7404" w:rsidP="00F37BE0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EA0B7B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214.489,21</w:t>
            </w:r>
          </w:p>
          <w:p w:rsidR="000C6C83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218.883,32</w:t>
            </w:r>
          </w:p>
        </w:tc>
        <w:tc>
          <w:tcPr>
            <w:tcW w:w="1417" w:type="dxa"/>
            <w:shd w:val="clear" w:color="auto" w:fill="auto"/>
          </w:tcPr>
          <w:p w:rsidR="00EA0B7B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215.019,65</w:t>
            </w:r>
          </w:p>
          <w:p w:rsidR="00EA0B7B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396.173,97</w:t>
            </w:r>
          </w:p>
        </w:tc>
        <w:tc>
          <w:tcPr>
            <w:tcW w:w="1418" w:type="dxa"/>
            <w:shd w:val="clear" w:color="auto" w:fill="auto"/>
          </w:tcPr>
          <w:p w:rsidR="00EA0B7B" w:rsidRPr="00DE0DC3" w:rsidRDefault="00DA7404" w:rsidP="000661D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EA0B7B" w:rsidRPr="00DE0DC3" w:rsidRDefault="00DA7404" w:rsidP="000661D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EA0B7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EA0B7B" w:rsidRPr="00DE0DC3" w:rsidRDefault="00DA7404" w:rsidP="000661D5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40300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536" w:type="dxa"/>
            <w:shd w:val="clear" w:color="auto" w:fill="auto"/>
          </w:tcPr>
          <w:p w:rsidR="00EA0B7B" w:rsidRPr="0012555F" w:rsidRDefault="00DA7404" w:rsidP="000661D5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300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: </w:t>
            </w:r>
            <w:r>
              <w:rPr>
                <w:rFonts w:cs="Calibri"/>
                <w:bCs/>
                <w:noProof/>
                <w:sz w:val="14"/>
                <w:szCs w:val="14"/>
              </w:rPr>
              <w:t>ALTRI TRASFERIMENTI IN CONTO CAPITALE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</w:p>
        </w:tc>
        <w:tc>
          <w:tcPr>
            <w:tcW w:w="1418" w:type="dxa"/>
            <w:shd w:val="clear" w:color="auto" w:fill="auto"/>
          </w:tcPr>
          <w:p w:rsidR="00EA0B7B" w:rsidRPr="00DE0DC3" w:rsidRDefault="00DA7404" w:rsidP="000661D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33.509,30</w:t>
            </w:r>
          </w:p>
        </w:tc>
        <w:tc>
          <w:tcPr>
            <w:tcW w:w="2126" w:type="dxa"/>
            <w:shd w:val="clear" w:color="auto" w:fill="auto"/>
          </w:tcPr>
          <w:p w:rsidR="00EA0B7B" w:rsidRPr="00DE0DC3" w:rsidRDefault="00DA7404" w:rsidP="00F37BE0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EA0B7B" w:rsidRPr="00DE0DC3" w:rsidRDefault="00DA7404" w:rsidP="00F37BE0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EA0B7B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215.000,00</w:t>
            </w:r>
          </w:p>
          <w:p w:rsidR="000C6C83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215.000,00</w:t>
            </w:r>
          </w:p>
        </w:tc>
        <w:tc>
          <w:tcPr>
            <w:tcW w:w="1417" w:type="dxa"/>
            <w:shd w:val="clear" w:color="auto" w:fill="auto"/>
          </w:tcPr>
          <w:p w:rsidR="00EA0B7B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65.000,00</w:t>
            </w:r>
          </w:p>
          <w:p w:rsidR="00EA0B7B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98.509,30</w:t>
            </w:r>
          </w:p>
        </w:tc>
        <w:tc>
          <w:tcPr>
            <w:tcW w:w="1418" w:type="dxa"/>
            <w:shd w:val="clear" w:color="auto" w:fill="auto"/>
          </w:tcPr>
          <w:p w:rsidR="00EA0B7B" w:rsidRPr="00DE0DC3" w:rsidRDefault="00DA7404" w:rsidP="000661D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EA0B7B" w:rsidRPr="00DE0DC3" w:rsidRDefault="00DA7404" w:rsidP="000661D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EA0B7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EA0B7B" w:rsidRPr="00DE0DC3" w:rsidRDefault="00DA7404" w:rsidP="000661D5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40400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536" w:type="dxa"/>
            <w:shd w:val="clear" w:color="auto" w:fill="auto"/>
          </w:tcPr>
          <w:p w:rsidR="00EA0B7B" w:rsidRPr="0012555F" w:rsidRDefault="00DA7404" w:rsidP="000661D5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400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: </w:t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ENTRATE DA ALIENAZIONE DI BENI MATERIALI E </w:t>
            </w:r>
            <w:r>
              <w:rPr>
                <w:rFonts w:cs="Calibri"/>
                <w:bCs/>
                <w:noProof/>
                <w:sz w:val="14"/>
                <w:szCs w:val="14"/>
              </w:rPr>
              <w:t>IMMATERIALI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</w:p>
        </w:tc>
        <w:tc>
          <w:tcPr>
            <w:tcW w:w="1418" w:type="dxa"/>
            <w:shd w:val="clear" w:color="auto" w:fill="auto"/>
          </w:tcPr>
          <w:p w:rsidR="00EA0B7B" w:rsidRPr="00DE0DC3" w:rsidRDefault="00DA7404" w:rsidP="000661D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777,38</w:t>
            </w:r>
          </w:p>
        </w:tc>
        <w:tc>
          <w:tcPr>
            <w:tcW w:w="2126" w:type="dxa"/>
            <w:shd w:val="clear" w:color="auto" w:fill="auto"/>
          </w:tcPr>
          <w:p w:rsidR="00EA0B7B" w:rsidRPr="00DE0DC3" w:rsidRDefault="00DA7404" w:rsidP="00F37BE0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EA0B7B" w:rsidRPr="00DE0DC3" w:rsidRDefault="00DA7404" w:rsidP="00F37BE0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EA0B7B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0C6C83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</w:tc>
        <w:tc>
          <w:tcPr>
            <w:tcW w:w="1417" w:type="dxa"/>
            <w:shd w:val="clear" w:color="auto" w:fill="auto"/>
          </w:tcPr>
          <w:p w:rsidR="00EA0B7B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EA0B7B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5.777,38</w:t>
            </w:r>
          </w:p>
        </w:tc>
        <w:tc>
          <w:tcPr>
            <w:tcW w:w="1418" w:type="dxa"/>
            <w:shd w:val="clear" w:color="auto" w:fill="auto"/>
          </w:tcPr>
          <w:p w:rsidR="00EA0B7B" w:rsidRPr="00DE0DC3" w:rsidRDefault="00DA7404" w:rsidP="000661D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EA0B7B" w:rsidRPr="00DE0DC3" w:rsidRDefault="00DA7404" w:rsidP="000661D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EA0B7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EA0B7B" w:rsidRPr="00DE0DC3" w:rsidRDefault="00DA7404" w:rsidP="000661D5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40500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536" w:type="dxa"/>
            <w:shd w:val="clear" w:color="auto" w:fill="auto"/>
          </w:tcPr>
          <w:p w:rsidR="00EA0B7B" w:rsidRPr="0012555F" w:rsidRDefault="00DA7404" w:rsidP="000661D5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500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: </w:t>
            </w:r>
            <w:r>
              <w:rPr>
                <w:rFonts w:cs="Calibri"/>
                <w:bCs/>
                <w:noProof/>
                <w:sz w:val="14"/>
                <w:szCs w:val="14"/>
              </w:rPr>
              <w:t>ALTRE ENTRATE IN CONTO CAPITALE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</w:p>
        </w:tc>
        <w:tc>
          <w:tcPr>
            <w:tcW w:w="1418" w:type="dxa"/>
            <w:shd w:val="clear" w:color="auto" w:fill="auto"/>
          </w:tcPr>
          <w:p w:rsidR="00EA0B7B" w:rsidRPr="00DE0DC3" w:rsidRDefault="00DA7404" w:rsidP="000661D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33.733,17</w:t>
            </w:r>
          </w:p>
        </w:tc>
        <w:tc>
          <w:tcPr>
            <w:tcW w:w="2126" w:type="dxa"/>
            <w:shd w:val="clear" w:color="auto" w:fill="auto"/>
          </w:tcPr>
          <w:p w:rsidR="00EA0B7B" w:rsidRPr="00DE0DC3" w:rsidRDefault="00DA7404" w:rsidP="00F37BE0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EA0B7B" w:rsidRPr="00DE0DC3" w:rsidRDefault="00DA7404" w:rsidP="00F37BE0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EA0B7B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308.352,49</w:t>
            </w:r>
          </w:p>
          <w:p w:rsidR="000C6C83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308.563,69</w:t>
            </w:r>
          </w:p>
        </w:tc>
        <w:tc>
          <w:tcPr>
            <w:tcW w:w="1417" w:type="dxa"/>
            <w:shd w:val="clear" w:color="auto" w:fill="auto"/>
          </w:tcPr>
          <w:p w:rsidR="00EA0B7B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213.066,00</w:t>
            </w:r>
          </w:p>
          <w:p w:rsidR="00EA0B7B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246.799,17</w:t>
            </w:r>
          </w:p>
        </w:tc>
        <w:tc>
          <w:tcPr>
            <w:tcW w:w="1418" w:type="dxa"/>
            <w:shd w:val="clear" w:color="auto" w:fill="auto"/>
          </w:tcPr>
          <w:p w:rsidR="00EA0B7B" w:rsidRPr="00DE0DC3" w:rsidRDefault="00DA7404" w:rsidP="000661D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42.566,00</w:t>
            </w:r>
          </w:p>
        </w:tc>
        <w:tc>
          <w:tcPr>
            <w:tcW w:w="1417" w:type="dxa"/>
            <w:shd w:val="clear" w:color="auto" w:fill="auto"/>
          </w:tcPr>
          <w:p w:rsidR="00EA0B7B" w:rsidRPr="00DE0DC3" w:rsidRDefault="00DA7404" w:rsidP="000661D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36.566,00</w:t>
            </w:r>
          </w:p>
        </w:tc>
      </w:tr>
      <w:tr w:rsidR="0088074A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88074A" w:rsidRDefault="00DA7404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40000 Totale TITOLO 4</w:t>
            </w:r>
          </w:p>
        </w:tc>
        <w:tc>
          <w:tcPr>
            <w:tcW w:w="4536" w:type="dxa"/>
            <w:shd w:val="clear" w:color="auto" w:fill="auto"/>
          </w:tcPr>
          <w:p w:rsidR="0088074A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ENTRATE IN CONTO CAPITALE</w:t>
            </w:r>
          </w:p>
        </w:tc>
        <w:tc>
          <w:tcPr>
            <w:tcW w:w="1418" w:type="dxa"/>
            <w:shd w:val="clear" w:color="auto" w:fill="auto"/>
          </w:tcPr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249.174,17</w:t>
            </w:r>
          </w:p>
        </w:tc>
        <w:tc>
          <w:tcPr>
            <w:tcW w:w="2126" w:type="dxa"/>
            <w:shd w:val="clear" w:color="auto" w:fill="auto"/>
          </w:tcPr>
          <w:p w:rsidR="0088074A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88074A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  <w:p w:rsidR="0088074A" w:rsidRPr="00DE0DC3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752.841,70</w:t>
            </w:r>
          </w:p>
          <w:p w:rsidR="00703005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757.447,01</w:t>
            </w:r>
          </w:p>
        </w:tc>
        <w:tc>
          <w:tcPr>
            <w:tcW w:w="1417" w:type="dxa"/>
            <w:shd w:val="clear" w:color="auto" w:fill="auto"/>
          </w:tcPr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498.085,65</w:t>
            </w:r>
          </w:p>
          <w:p w:rsidR="0088074A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747.259,82</w:t>
            </w:r>
          </w:p>
        </w:tc>
        <w:tc>
          <w:tcPr>
            <w:tcW w:w="1418" w:type="dxa"/>
            <w:shd w:val="clear" w:color="auto" w:fill="auto"/>
          </w:tcPr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42.566,00</w:t>
            </w:r>
          </w:p>
        </w:tc>
        <w:tc>
          <w:tcPr>
            <w:tcW w:w="1417" w:type="dxa"/>
            <w:shd w:val="clear" w:color="auto" w:fill="auto"/>
          </w:tcPr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36.566,00</w:t>
            </w:r>
          </w:p>
        </w:tc>
      </w:tr>
    </w:tbl>
    <w:p w:rsidR="0050780E" w:rsidRDefault="00DA7404" w:rsidP="0050780E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W w:w="15474" w:type="dxa"/>
        <w:tblInd w:w="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4"/>
        <w:gridCol w:w="4536"/>
        <w:gridCol w:w="1418"/>
        <w:gridCol w:w="2126"/>
        <w:gridCol w:w="1418"/>
        <w:gridCol w:w="1417"/>
        <w:gridCol w:w="1418"/>
        <w:gridCol w:w="1417"/>
      </w:tblGrid>
      <w:tr w:rsidR="00883B77" w:rsidRPr="00A50A8D">
        <w:trPr>
          <w:cantSplit/>
          <w:trHeight w:val="270"/>
          <w:tblHeader/>
        </w:trPr>
        <w:tc>
          <w:tcPr>
            <w:tcW w:w="1724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883B77" w:rsidRPr="006017E9" w:rsidRDefault="00DA7404" w:rsidP="00B0367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6017E9">
              <w:rPr>
                <w:rFonts w:cs="Calibri"/>
                <w:b/>
                <w:bCs/>
                <w:sz w:val="14"/>
                <w:szCs w:val="14"/>
              </w:rPr>
              <w:t>TITOLO</w:t>
            </w:r>
            <w:r w:rsidRPr="006017E9">
              <w:rPr>
                <w:rFonts w:cs="Calibri"/>
                <w:b/>
                <w:bCs/>
                <w:sz w:val="14"/>
                <w:szCs w:val="14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TIPOLOGIA</w:t>
            </w:r>
          </w:p>
        </w:tc>
        <w:tc>
          <w:tcPr>
            <w:tcW w:w="4536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883B77" w:rsidRPr="006017E9" w:rsidRDefault="00DA7404" w:rsidP="00FA168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6017E9">
              <w:rPr>
                <w:rFonts w:cs="Calibri"/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1418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883B77" w:rsidRPr="006017E9" w:rsidRDefault="00DA7404" w:rsidP="00B0367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6017E9">
              <w:rPr>
                <w:rFonts w:cs="Calibri"/>
                <w:b/>
                <w:bCs/>
                <w:sz w:val="14"/>
                <w:szCs w:val="14"/>
              </w:rPr>
              <w:t xml:space="preserve">RESIDUI PRESUNTI AL TERMINE DELL'ESERCIZIO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2126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883B77" w:rsidRPr="006017E9" w:rsidRDefault="00DA7404" w:rsidP="00FA168C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6017E9"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883B77" w:rsidRPr="006017E9" w:rsidRDefault="00DA7404" w:rsidP="00B0367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6017E9">
              <w:rPr>
                <w:rFonts w:cs="Calibri"/>
                <w:b/>
                <w:bCs/>
                <w:sz w:val="14"/>
                <w:szCs w:val="14"/>
              </w:rPr>
              <w:t xml:space="preserve">PREVISIONI DEFINITIVE DELL'ANNO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4252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883B77" w:rsidRPr="006017E9" w:rsidRDefault="00DA7404" w:rsidP="00FA168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883B77" w:rsidRPr="00A50A8D">
        <w:trPr>
          <w:cantSplit/>
          <w:trHeight w:val="1212"/>
          <w:tblHeader/>
        </w:trPr>
        <w:tc>
          <w:tcPr>
            <w:tcW w:w="1724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92D050"/>
            <w:vAlign w:val="center"/>
          </w:tcPr>
          <w:p w:rsidR="00883B77" w:rsidRPr="006017E9" w:rsidRDefault="00DA7404" w:rsidP="00FA168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536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92D050"/>
            <w:vAlign w:val="center"/>
          </w:tcPr>
          <w:p w:rsidR="00883B77" w:rsidRPr="006017E9" w:rsidRDefault="00DA7404" w:rsidP="00FA168C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92D050"/>
            <w:vAlign w:val="center"/>
          </w:tcPr>
          <w:p w:rsidR="00883B77" w:rsidRPr="006017E9" w:rsidRDefault="00DA7404" w:rsidP="00FA168C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92D050"/>
            <w:vAlign w:val="center"/>
          </w:tcPr>
          <w:p w:rsidR="00883B77" w:rsidRPr="006017E9" w:rsidRDefault="00DA7404" w:rsidP="00FA168C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92D050"/>
            <w:vAlign w:val="center"/>
          </w:tcPr>
          <w:p w:rsidR="00883B77" w:rsidRPr="006017E9" w:rsidRDefault="00DA7404" w:rsidP="00FA168C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B77" w:rsidRPr="00DE0DC3" w:rsidRDefault="00DA7404" w:rsidP="00B0367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Previsione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B77" w:rsidRPr="00DE0DC3" w:rsidRDefault="00DA7404" w:rsidP="00B0367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Previsione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883B77" w:rsidRPr="00DE0DC3" w:rsidRDefault="00DA7404" w:rsidP="00B0367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Previsione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2021</w:t>
            </w:r>
          </w:p>
        </w:tc>
      </w:tr>
      <w:tr w:rsidR="004237F1" w:rsidRPr="009A07E3" w:rsidT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  <w:vAlign w:val="center"/>
          </w:tcPr>
          <w:p w:rsidR="004237F1" w:rsidRPr="009A07E3" w:rsidRDefault="00DA7404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3750" w:type="dxa"/>
            <w:gridSpan w:val="7"/>
            <w:shd w:val="clear" w:color="auto" w:fill="auto"/>
            <w:vAlign w:val="center"/>
          </w:tcPr>
          <w:p w:rsidR="004237F1" w:rsidRPr="009A07E3" w:rsidRDefault="00DA7404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9A07E3" w:rsidRPr="009A07E3" w:rsidT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DA7404" w:rsidP="00F94922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9A07E3">
              <w:rPr>
                <w:rFonts w:cs="Calibri"/>
                <w:b/>
                <w:bCs/>
                <w:sz w:val="16"/>
                <w:szCs w:val="16"/>
              </w:rPr>
              <w:t xml:space="preserve">TITOLO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5</w:t>
            </w:r>
          </w:p>
        </w:tc>
        <w:tc>
          <w:tcPr>
            <w:tcW w:w="13750" w:type="dxa"/>
            <w:gridSpan w:val="7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DA7404" w:rsidP="00E962DC">
            <w:pPr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ENTRATE DA RIDUZIONE DI ATTIVITA' FINANZIARIE</w:t>
            </w:r>
          </w:p>
        </w:tc>
      </w:tr>
      <w:tr w:rsidR="009A07E3" w:rsidRPr="009A07E3" w:rsidT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A07E3" w:rsidRPr="009A07E3" w:rsidRDefault="00DA7404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3750" w:type="dxa"/>
            <w:gridSpan w:val="7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9A07E3" w:rsidRPr="009A07E3" w:rsidRDefault="00DA7404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EA0B7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EA0B7B" w:rsidRPr="00DE0DC3" w:rsidRDefault="00DA7404" w:rsidP="000661D5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50300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536" w:type="dxa"/>
            <w:shd w:val="clear" w:color="auto" w:fill="auto"/>
          </w:tcPr>
          <w:p w:rsidR="00EA0B7B" w:rsidRPr="0012555F" w:rsidRDefault="00DA7404" w:rsidP="000661D5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300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: </w:t>
            </w:r>
            <w:r>
              <w:rPr>
                <w:rFonts w:cs="Calibri"/>
                <w:bCs/>
                <w:noProof/>
                <w:sz w:val="14"/>
                <w:szCs w:val="14"/>
              </w:rPr>
              <w:t>RISCOSSIONE CREDITI DI MEDIO-LUNGO TERMINE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</w:p>
        </w:tc>
        <w:tc>
          <w:tcPr>
            <w:tcW w:w="1418" w:type="dxa"/>
            <w:shd w:val="clear" w:color="auto" w:fill="auto"/>
          </w:tcPr>
          <w:p w:rsidR="00EA0B7B" w:rsidRPr="00DE0DC3" w:rsidRDefault="00DA7404" w:rsidP="000661D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10.623,85</w:t>
            </w:r>
          </w:p>
        </w:tc>
        <w:tc>
          <w:tcPr>
            <w:tcW w:w="2126" w:type="dxa"/>
            <w:shd w:val="clear" w:color="auto" w:fill="auto"/>
          </w:tcPr>
          <w:p w:rsidR="00EA0B7B" w:rsidRPr="00DE0DC3" w:rsidRDefault="00DA7404" w:rsidP="00F37BE0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EA0B7B" w:rsidRPr="00DE0DC3" w:rsidRDefault="00DA7404" w:rsidP="00F37BE0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EA0B7B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0C6C83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10.623,85</w:t>
            </w:r>
          </w:p>
        </w:tc>
        <w:tc>
          <w:tcPr>
            <w:tcW w:w="1417" w:type="dxa"/>
            <w:shd w:val="clear" w:color="auto" w:fill="auto"/>
          </w:tcPr>
          <w:p w:rsidR="00EA0B7B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EA0B7B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10.623,85</w:t>
            </w:r>
          </w:p>
        </w:tc>
        <w:tc>
          <w:tcPr>
            <w:tcW w:w="1418" w:type="dxa"/>
            <w:shd w:val="clear" w:color="auto" w:fill="auto"/>
          </w:tcPr>
          <w:p w:rsidR="00EA0B7B" w:rsidRPr="00DE0DC3" w:rsidRDefault="00DA7404" w:rsidP="000661D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EA0B7B" w:rsidRPr="00DE0DC3" w:rsidRDefault="00DA7404" w:rsidP="000661D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88074A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88074A" w:rsidRDefault="00DA7404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50000 Totale TITOLO 5</w:t>
            </w:r>
          </w:p>
        </w:tc>
        <w:tc>
          <w:tcPr>
            <w:tcW w:w="4536" w:type="dxa"/>
            <w:shd w:val="clear" w:color="auto" w:fill="auto"/>
          </w:tcPr>
          <w:p w:rsidR="0088074A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ENTRATE DA RIDUZIONE DI ATTIVITA' FINANZIARIE</w:t>
            </w:r>
          </w:p>
        </w:tc>
        <w:tc>
          <w:tcPr>
            <w:tcW w:w="1418" w:type="dxa"/>
            <w:shd w:val="clear" w:color="auto" w:fill="auto"/>
          </w:tcPr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10.623,85</w:t>
            </w:r>
          </w:p>
        </w:tc>
        <w:tc>
          <w:tcPr>
            <w:tcW w:w="2126" w:type="dxa"/>
            <w:shd w:val="clear" w:color="auto" w:fill="auto"/>
          </w:tcPr>
          <w:p w:rsidR="0088074A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88074A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  <w:p w:rsidR="0088074A" w:rsidRPr="00DE0DC3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703005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10.623,85</w:t>
            </w:r>
          </w:p>
        </w:tc>
        <w:tc>
          <w:tcPr>
            <w:tcW w:w="1417" w:type="dxa"/>
            <w:shd w:val="clear" w:color="auto" w:fill="auto"/>
          </w:tcPr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88074A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10.623,85</w:t>
            </w:r>
          </w:p>
        </w:tc>
        <w:tc>
          <w:tcPr>
            <w:tcW w:w="1418" w:type="dxa"/>
            <w:shd w:val="clear" w:color="auto" w:fill="auto"/>
          </w:tcPr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</w:tbl>
    <w:p w:rsidR="0050780E" w:rsidRDefault="00DA7404" w:rsidP="0050780E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W w:w="15474" w:type="dxa"/>
        <w:tblInd w:w="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4"/>
        <w:gridCol w:w="4536"/>
        <w:gridCol w:w="1418"/>
        <w:gridCol w:w="2126"/>
        <w:gridCol w:w="1418"/>
        <w:gridCol w:w="1417"/>
        <w:gridCol w:w="1418"/>
        <w:gridCol w:w="1417"/>
      </w:tblGrid>
      <w:tr w:rsidR="00883B77" w:rsidRPr="00A50A8D">
        <w:trPr>
          <w:cantSplit/>
          <w:trHeight w:val="270"/>
          <w:tblHeader/>
        </w:trPr>
        <w:tc>
          <w:tcPr>
            <w:tcW w:w="1724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883B77" w:rsidRPr="006017E9" w:rsidRDefault="00DA7404" w:rsidP="00B0367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6017E9">
              <w:rPr>
                <w:rFonts w:cs="Calibri"/>
                <w:b/>
                <w:bCs/>
                <w:sz w:val="14"/>
                <w:szCs w:val="14"/>
              </w:rPr>
              <w:t>TITOLO</w:t>
            </w:r>
            <w:r w:rsidRPr="006017E9">
              <w:rPr>
                <w:rFonts w:cs="Calibri"/>
                <w:b/>
                <w:bCs/>
                <w:sz w:val="14"/>
                <w:szCs w:val="14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TIPOLOGIA</w:t>
            </w:r>
          </w:p>
        </w:tc>
        <w:tc>
          <w:tcPr>
            <w:tcW w:w="4536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883B77" w:rsidRPr="006017E9" w:rsidRDefault="00DA7404" w:rsidP="00FA168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6017E9">
              <w:rPr>
                <w:rFonts w:cs="Calibri"/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1418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883B77" w:rsidRPr="006017E9" w:rsidRDefault="00DA7404" w:rsidP="00B0367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6017E9">
              <w:rPr>
                <w:rFonts w:cs="Calibri"/>
                <w:b/>
                <w:bCs/>
                <w:sz w:val="14"/>
                <w:szCs w:val="14"/>
              </w:rPr>
              <w:t xml:space="preserve">RESIDUI PRESUNTI AL TERMINE DELL'ESERCIZIO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2126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883B77" w:rsidRPr="006017E9" w:rsidRDefault="00DA7404" w:rsidP="00FA168C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6017E9"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883B77" w:rsidRPr="006017E9" w:rsidRDefault="00DA7404" w:rsidP="00B0367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6017E9">
              <w:rPr>
                <w:rFonts w:cs="Calibri"/>
                <w:b/>
                <w:bCs/>
                <w:sz w:val="14"/>
                <w:szCs w:val="14"/>
              </w:rPr>
              <w:t xml:space="preserve">PREVISIONI DEFINITIVE DELL'ANNO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4252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883B77" w:rsidRPr="006017E9" w:rsidRDefault="00DA7404" w:rsidP="00FA168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883B77" w:rsidRPr="00A50A8D">
        <w:trPr>
          <w:cantSplit/>
          <w:trHeight w:val="1212"/>
          <w:tblHeader/>
        </w:trPr>
        <w:tc>
          <w:tcPr>
            <w:tcW w:w="1724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92D050"/>
            <w:vAlign w:val="center"/>
          </w:tcPr>
          <w:p w:rsidR="00883B77" w:rsidRPr="006017E9" w:rsidRDefault="00DA7404" w:rsidP="00FA168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536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92D050"/>
            <w:vAlign w:val="center"/>
          </w:tcPr>
          <w:p w:rsidR="00883B77" w:rsidRPr="006017E9" w:rsidRDefault="00DA7404" w:rsidP="00FA168C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92D050"/>
            <w:vAlign w:val="center"/>
          </w:tcPr>
          <w:p w:rsidR="00883B77" w:rsidRPr="006017E9" w:rsidRDefault="00DA7404" w:rsidP="00FA168C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92D050"/>
            <w:vAlign w:val="center"/>
          </w:tcPr>
          <w:p w:rsidR="00883B77" w:rsidRPr="006017E9" w:rsidRDefault="00DA7404" w:rsidP="00FA168C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92D050"/>
            <w:vAlign w:val="center"/>
          </w:tcPr>
          <w:p w:rsidR="00883B77" w:rsidRPr="006017E9" w:rsidRDefault="00DA7404" w:rsidP="00FA168C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B77" w:rsidRPr="00DE0DC3" w:rsidRDefault="00DA7404" w:rsidP="00B0367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Previsione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B77" w:rsidRPr="00DE0DC3" w:rsidRDefault="00DA7404" w:rsidP="00B0367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Previsione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883B77" w:rsidRPr="00DE0DC3" w:rsidRDefault="00DA7404" w:rsidP="00B0367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Previsione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2021</w:t>
            </w:r>
          </w:p>
        </w:tc>
      </w:tr>
      <w:tr w:rsidR="004237F1" w:rsidRPr="009A07E3" w:rsidT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  <w:vAlign w:val="center"/>
          </w:tcPr>
          <w:p w:rsidR="004237F1" w:rsidRPr="009A07E3" w:rsidRDefault="00DA7404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3750" w:type="dxa"/>
            <w:gridSpan w:val="7"/>
            <w:shd w:val="clear" w:color="auto" w:fill="auto"/>
            <w:vAlign w:val="center"/>
          </w:tcPr>
          <w:p w:rsidR="004237F1" w:rsidRPr="009A07E3" w:rsidRDefault="00DA7404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9A07E3" w:rsidRPr="009A07E3" w:rsidT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DA7404" w:rsidP="00F94922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9A07E3">
              <w:rPr>
                <w:rFonts w:cs="Calibri"/>
                <w:b/>
                <w:bCs/>
                <w:sz w:val="16"/>
                <w:szCs w:val="16"/>
              </w:rPr>
              <w:t xml:space="preserve">TITOLO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9</w:t>
            </w:r>
          </w:p>
        </w:tc>
        <w:tc>
          <w:tcPr>
            <w:tcW w:w="13750" w:type="dxa"/>
            <w:gridSpan w:val="7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DA7404" w:rsidP="00E962DC">
            <w:pPr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ENTRATE PER CONTO TERZI E PARTITE DI GIRO</w:t>
            </w:r>
          </w:p>
        </w:tc>
      </w:tr>
      <w:tr w:rsidR="009A07E3" w:rsidRPr="009A07E3" w:rsidT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A07E3" w:rsidRPr="009A07E3" w:rsidRDefault="00DA7404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3750" w:type="dxa"/>
            <w:gridSpan w:val="7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9A07E3" w:rsidRPr="009A07E3" w:rsidRDefault="00DA7404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EA0B7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EA0B7B" w:rsidRPr="00DE0DC3" w:rsidRDefault="00DA7404" w:rsidP="000661D5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90100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536" w:type="dxa"/>
            <w:shd w:val="clear" w:color="auto" w:fill="auto"/>
          </w:tcPr>
          <w:p w:rsidR="00EA0B7B" w:rsidRPr="0012555F" w:rsidRDefault="00DA7404" w:rsidP="000661D5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100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: </w:t>
            </w:r>
            <w:r>
              <w:rPr>
                <w:rFonts w:cs="Calibri"/>
                <w:bCs/>
                <w:noProof/>
                <w:sz w:val="14"/>
                <w:szCs w:val="14"/>
              </w:rPr>
              <w:t>ENTRATE PER PARTITE DI GIRO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</w:p>
        </w:tc>
        <w:tc>
          <w:tcPr>
            <w:tcW w:w="1418" w:type="dxa"/>
            <w:shd w:val="clear" w:color="auto" w:fill="auto"/>
          </w:tcPr>
          <w:p w:rsidR="00EA0B7B" w:rsidRPr="00DE0DC3" w:rsidRDefault="00DA7404" w:rsidP="000661D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59.186,14</w:t>
            </w:r>
          </w:p>
        </w:tc>
        <w:tc>
          <w:tcPr>
            <w:tcW w:w="2126" w:type="dxa"/>
            <w:shd w:val="clear" w:color="auto" w:fill="auto"/>
          </w:tcPr>
          <w:p w:rsidR="00EA0B7B" w:rsidRPr="00DE0DC3" w:rsidRDefault="00DA7404" w:rsidP="00F37BE0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EA0B7B" w:rsidRPr="00DE0DC3" w:rsidRDefault="00DA7404" w:rsidP="00F37BE0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EA0B7B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384.000,00</w:t>
            </w:r>
          </w:p>
          <w:p w:rsidR="000C6C83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386.000,00</w:t>
            </w:r>
          </w:p>
        </w:tc>
        <w:tc>
          <w:tcPr>
            <w:tcW w:w="1417" w:type="dxa"/>
            <w:shd w:val="clear" w:color="auto" w:fill="auto"/>
          </w:tcPr>
          <w:p w:rsidR="00EA0B7B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384.000,00</w:t>
            </w:r>
          </w:p>
          <w:p w:rsidR="00EA0B7B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443.186,14</w:t>
            </w:r>
          </w:p>
        </w:tc>
        <w:tc>
          <w:tcPr>
            <w:tcW w:w="1418" w:type="dxa"/>
            <w:shd w:val="clear" w:color="auto" w:fill="auto"/>
          </w:tcPr>
          <w:p w:rsidR="00EA0B7B" w:rsidRPr="00DE0DC3" w:rsidRDefault="00DA7404" w:rsidP="000661D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384.000,00</w:t>
            </w:r>
          </w:p>
        </w:tc>
        <w:tc>
          <w:tcPr>
            <w:tcW w:w="1417" w:type="dxa"/>
            <w:shd w:val="clear" w:color="auto" w:fill="auto"/>
          </w:tcPr>
          <w:p w:rsidR="00EA0B7B" w:rsidRPr="00DE0DC3" w:rsidRDefault="00DA7404" w:rsidP="000661D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384.000,00</w:t>
            </w:r>
          </w:p>
        </w:tc>
      </w:tr>
      <w:tr w:rsidR="00EA0B7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EA0B7B" w:rsidRPr="00DE0DC3" w:rsidRDefault="00DA7404" w:rsidP="000661D5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bookmarkStart w:id="1" w:name="Testo1"/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bookmarkEnd w:id="1"/>
            <w:r>
              <w:rPr>
                <w:rFonts w:cs="Calibri"/>
                <w:bCs/>
                <w:noProof/>
                <w:sz w:val="14"/>
                <w:szCs w:val="14"/>
              </w:rPr>
              <w:t>90200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536" w:type="dxa"/>
            <w:shd w:val="clear" w:color="auto" w:fill="auto"/>
          </w:tcPr>
          <w:p w:rsidR="00EA0B7B" w:rsidRPr="0012555F" w:rsidRDefault="00DA7404" w:rsidP="000661D5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200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: </w:t>
            </w:r>
            <w:r>
              <w:rPr>
                <w:rFonts w:cs="Calibri"/>
                <w:bCs/>
                <w:noProof/>
                <w:sz w:val="14"/>
                <w:szCs w:val="14"/>
              </w:rPr>
              <w:t>ENTRATE PER CONTO TERZI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</w:p>
        </w:tc>
        <w:tc>
          <w:tcPr>
            <w:tcW w:w="1418" w:type="dxa"/>
            <w:shd w:val="clear" w:color="auto" w:fill="auto"/>
          </w:tcPr>
          <w:p w:rsidR="00EA0B7B" w:rsidRPr="00DE0DC3" w:rsidRDefault="00DA7404" w:rsidP="000661D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9.132,81</w:t>
            </w:r>
          </w:p>
        </w:tc>
        <w:tc>
          <w:tcPr>
            <w:tcW w:w="2126" w:type="dxa"/>
            <w:shd w:val="clear" w:color="auto" w:fill="auto"/>
          </w:tcPr>
          <w:p w:rsidR="00EA0B7B" w:rsidRPr="00DE0DC3" w:rsidRDefault="00DA7404" w:rsidP="00F37BE0">
            <w:pPr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EA0B7B" w:rsidRPr="00DE0DC3" w:rsidRDefault="00DA7404" w:rsidP="00F37BE0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EA0B7B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45.000,00</w:t>
            </w:r>
          </w:p>
          <w:p w:rsidR="000C6C83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59.353,19</w:t>
            </w:r>
          </w:p>
        </w:tc>
        <w:tc>
          <w:tcPr>
            <w:tcW w:w="1417" w:type="dxa"/>
            <w:shd w:val="clear" w:color="auto" w:fill="auto"/>
          </w:tcPr>
          <w:p w:rsidR="00EA0B7B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45.000,00</w:t>
            </w:r>
          </w:p>
          <w:p w:rsidR="00EA0B7B" w:rsidRPr="00DE0DC3" w:rsidRDefault="00DA7404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54.132,81</w:t>
            </w:r>
          </w:p>
        </w:tc>
        <w:tc>
          <w:tcPr>
            <w:tcW w:w="1418" w:type="dxa"/>
            <w:shd w:val="clear" w:color="auto" w:fill="auto"/>
          </w:tcPr>
          <w:p w:rsidR="00EA0B7B" w:rsidRPr="00DE0DC3" w:rsidRDefault="00DA7404" w:rsidP="000661D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45.000,00</w:t>
            </w:r>
          </w:p>
        </w:tc>
        <w:tc>
          <w:tcPr>
            <w:tcW w:w="1417" w:type="dxa"/>
            <w:shd w:val="clear" w:color="auto" w:fill="auto"/>
          </w:tcPr>
          <w:p w:rsidR="00EA0B7B" w:rsidRPr="00DE0DC3" w:rsidRDefault="00DA7404" w:rsidP="000661D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45.000,00</w:t>
            </w:r>
          </w:p>
        </w:tc>
      </w:tr>
      <w:tr w:rsidR="0088074A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88074A" w:rsidRDefault="00DA7404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90000 Totale TITOLO 9</w:t>
            </w:r>
          </w:p>
        </w:tc>
        <w:tc>
          <w:tcPr>
            <w:tcW w:w="4536" w:type="dxa"/>
            <w:shd w:val="clear" w:color="auto" w:fill="auto"/>
          </w:tcPr>
          <w:p w:rsidR="0088074A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ENTRATE PER CONTO TERZI E PARTITE DI GIRO</w:t>
            </w:r>
          </w:p>
        </w:tc>
        <w:tc>
          <w:tcPr>
            <w:tcW w:w="1418" w:type="dxa"/>
            <w:shd w:val="clear" w:color="auto" w:fill="auto"/>
          </w:tcPr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68.318,95</w:t>
            </w:r>
          </w:p>
        </w:tc>
        <w:tc>
          <w:tcPr>
            <w:tcW w:w="2126" w:type="dxa"/>
            <w:shd w:val="clear" w:color="auto" w:fill="auto"/>
          </w:tcPr>
          <w:p w:rsidR="0088074A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88074A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  <w:p w:rsidR="0088074A" w:rsidRPr="00DE0DC3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429.000,00</w:t>
            </w:r>
          </w:p>
          <w:p w:rsidR="00703005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445.353,19</w:t>
            </w:r>
          </w:p>
        </w:tc>
        <w:tc>
          <w:tcPr>
            <w:tcW w:w="1417" w:type="dxa"/>
            <w:shd w:val="clear" w:color="auto" w:fill="auto"/>
          </w:tcPr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429.000,00</w:t>
            </w:r>
          </w:p>
          <w:p w:rsidR="0088074A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497.318,95</w:t>
            </w:r>
          </w:p>
        </w:tc>
        <w:tc>
          <w:tcPr>
            <w:tcW w:w="1418" w:type="dxa"/>
            <w:shd w:val="clear" w:color="auto" w:fill="auto"/>
          </w:tcPr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429.000,00</w:t>
            </w:r>
          </w:p>
        </w:tc>
        <w:tc>
          <w:tcPr>
            <w:tcW w:w="1417" w:type="dxa"/>
            <w:shd w:val="clear" w:color="auto" w:fill="auto"/>
          </w:tcPr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429.000,00</w:t>
            </w:r>
          </w:p>
        </w:tc>
      </w:tr>
      <w:tr w:rsidR="0088074A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88074A" w:rsidRDefault="00DA7404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88074A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TITOLI</w:t>
            </w:r>
          </w:p>
        </w:tc>
        <w:tc>
          <w:tcPr>
            <w:tcW w:w="1418" w:type="dxa"/>
            <w:shd w:val="clear" w:color="auto" w:fill="auto"/>
          </w:tcPr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1.479.639,76</w:t>
            </w:r>
          </w:p>
        </w:tc>
        <w:tc>
          <w:tcPr>
            <w:tcW w:w="2126" w:type="dxa"/>
            <w:shd w:val="clear" w:color="auto" w:fill="auto"/>
          </w:tcPr>
          <w:p w:rsidR="0088074A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88074A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  <w:p w:rsidR="0088074A" w:rsidRPr="00DE0DC3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3.496.835,03</w:t>
            </w:r>
          </w:p>
          <w:p w:rsidR="00703005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4.232.206,85</w:t>
            </w:r>
          </w:p>
        </w:tc>
        <w:tc>
          <w:tcPr>
            <w:tcW w:w="1417" w:type="dxa"/>
            <w:shd w:val="clear" w:color="auto" w:fill="auto"/>
          </w:tcPr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3.213.744,96</w:t>
            </w:r>
          </w:p>
          <w:p w:rsidR="0088074A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4.693.384,72</w:t>
            </w:r>
          </w:p>
        </w:tc>
        <w:tc>
          <w:tcPr>
            <w:tcW w:w="1418" w:type="dxa"/>
            <w:shd w:val="clear" w:color="auto" w:fill="auto"/>
          </w:tcPr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2.714.689,14</w:t>
            </w:r>
          </w:p>
        </w:tc>
        <w:tc>
          <w:tcPr>
            <w:tcW w:w="1417" w:type="dxa"/>
            <w:shd w:val="clear" w:color="auto" w:fill="auto"/>
          </w:tcPr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2.708.689,14</w:t>
            </w:r>
          </w:p>
        </w:tc>
      </w:tr>
      <w:tr w:rsidR="0088074A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88074A" w:rsidRDefault="00DA7404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88074A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GENERALE DELLE ENTRATE</w:t>
            </w:r>
          </w:p>
        </w:tc>
        <w:tc>
          <w:tcPr>
            <w:tcW w:w="1418" w:type="dxa"/>
            <w:shd w:val="clear" w:color="auto" w:fill="auto"/>
          </w:tcPr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1.479.639,76</w:t>
            </w:r>
          </w:p>
        </w:tc>
        <w:tc>
          <w:tcPr>
            <w:tcW w:w="2126" w:type="dxa"/>
            <w:shd w:val="clear" w:color="auto" w:fill="auto"/>
          </w:tcPr>
          <w:p w:rsidR="0088074A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88074A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  <w:p w:rsidR="0088074A" w:rsidRPr="00DE0DC3" w:rsidRDefault="00DA7404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4.039.894,40</w:t>
            </w:r>
          </w:p>
          <w:p w:rsidR="00703005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6.010.922,14</w:t>
            </w:r>
          </w:p>
        </w:tc>
        <w:tc>
          <w:tcPr>
            <w:tcW w:w="1417" w:type="dxa"/>
            <w:shd w:val="clear" w:color="auto" w:fill="auto"/>
          </w:tcPr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3.508.360,17</w:t>
            </w:r>
          </w:p>
          <w:p w:rsidR="0088074A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6.948.605,98</w:t>
            </w:r>
          </w:p>
        </w:tc>
        <w:tc>
          <w:tcPr>
            <w:tcW w:w="1418" w:type="dxa"/>
            <w:shd w:val="clear" w:color="auto" w:fill="auto"/>
          </w:tcPr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2.714.689,14</w:t>
            </w:r>
          </w:p>
        </w:tc>
        <w:tc>
          <w:tcPr>
            <w:tcW w:w="1417" w:type="dxa"/>
            <w:shd w:val="clear" w:color="auto" w:fill="auto"/>
          </w:tcPr>
          <w:p w:rsidR="0088074A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DA7404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2.708.689,14</w:t>
            </w:r>
          </w:p>
        </w:tc>
      </w:tr>
    </w:tbl>
    <w:p w:rsidR="00113BDF" w:rsidRDefault="00DA7404" w:rsidP="00606FDD">
      <w:pPr>
        <w:rPr>
          <w:rFonts w:cs="Calibri"/>
          <w:b/>
          <w:bCs/>
          <w:sz w:val="14"/>
          <w:szCs w:val="14"/>
        </w:rPr>
      </w:pPr>
      <w:bookmarkStart w:id="2" w:name="Testo9"/>
    </w:p>
    <w:bookmarkEnd w:id="2"/>
    <w:p w:rsidR="00EA5073" w:rsidRDefault="00DA7404" w:rsidP="00606FDD">
      <w:pPr>
        <w:rPr>
          <w:sz w:val="20"/>
        </w:rPr>
      </w:pPr>
      <w:r>
        <w:rPr>
          <w:rFonts w:cs="Calibri"/>
          <w:b/>
          <w:bCs/>
          <w:noProof/>
          <w:sz w:val="14"/>
          <w:szCs w:val="14"/>
        </w:rPr>
        <w:t>*rilevante ai fini IVA vedi P.E.G.</w:t>
      </w:r>
    </w:p>
    <w:sectPr w:rsidR="00EA5073" w:rsidSect="003364C9">
      <w:headerReference w:type="default" r:id="rId6"/>
      <w:pgSz w:w="16838" w:h="11906" w:orient="landscape" w:code="9"/>
      <w:pgMar w:top="539" w:right="641" w:bottom="539" w:left="53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7404" w:rsidRDefault="00DA7404">
      <w:r>
        <w:separator/>
      </w:r>
    </w:p>
  </w:endnote>
  <w:endnote w:type="continuationSeparator" w:id="0">
    <w:p w:rsidR="00DA7404" w:rsidRDefault="00DA7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7404" w:rsidRDefault="00DA7404">
      <w:r>
        <w:separator/>
      </w:r>
    </w:p>
  </w:footnote>
  <w:footnote w:type="continuationSeparator" w:id="0">
    <w:p w:rsidR="00DA7404" w:rsidRDefault="00DA74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474" w:type="dxa"/>
      <w:tblInd w:w="47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5474"/>
    </w:tblGrid>
    <w:tr w:rsidR="000669DE" w:rsidRPr="006017E9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0669DE" w:rsidRDefault="00DA7404" w:rsidP="00D2767C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sz w:val="20"/>
              <w:szCs w:val="20"/>
            </w:rPr>
            <w:t>BILANCIO DI PREVISIONE</w:t>
          </w:r>
        </w:p>
        <w:p w:rsidR="000669DE" w:rsidRDefault="00DA7404" w:rsidP="00D2767C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noProof/>
              <w:sz w:val="20"/>
              <w:szCs w:val="20"/>
            </w:rPr>
            <w:t>ENTRATE</w:t>
          </w:r>
        </w:p>
      </w:tc>
    </w:tr>
    <w:tr w:rsidR="000669DE" w:rsidRPr="00A50A8D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0669DE" w:rsidRPr="00A50A8D" w:rsidRDefault="00DA7404" w:rsidP="000669DE">
          <w:pPr>
            <w:jc w:val="right"/>
            <w:rPr>
              <w:rFonts w:cs="Calibri"/>
              <w:b/>
              <w:bCs/>
              <w:sz w:val="12"/>
              <w:szCs w:val="12"/>
            </w:rPr>
          </w:pPr>
          <w:r>
            <w:rPr>
              <w:rFonts w:cs="Calibri"/>
              <w:b/>
              <w:bCs/>
              <w:sz w:val="12"/>
              <w:szCs w:val="12"/>
            </w:rPr>
            <w:t xml:space="preserve">Pag. </w:t>
          </w:r>
          <w:r>
            <w:rPr>
              <w:rFonts w:cs="Calibri"/>
              <w:b/>
              <w:bCs/>
              <w:sz w:val="12"/>
              <w:szCs w:val="12"/>
            </w:rPr>
            <w:fldChar w:fldCharType="begin"/>
          </w:r>
          <w:r>
            <w:rPr>
              <w:rFonts w:cs="Calibri"/>
              <w:b/>
              <w:bCs/>
              <w:sz w:val="12"/>
              <w:szCs w:val="12"/>
            </w:rPr>
            <w:instrText xml:space="preserve"> PAGE    \* MERGEFORMAT </w:instrText>
          </w:r>
          <w:r>
            <w:rPr>
              <w:rFonts w:cs="Calibri"/>
              <w:b/>
              <w:bCs/>
              <w:sz w:val="12"/>
              <w:szCs w:val="12"/>
            </w:rPr>
            <w:fldChar w:fldCharType="separate"/>
          </w:r>
          <w:r w:rsidR="00964AA7">
            <w:rPr>
              <w:rFonts w:cs="Calibri"/>
              <w:b/>
              <w:bCs/>
              <w:noProof/>
              <w:sz w:val="12"/>
              <w:szCs w:val="12"/>
            </w:rPr>
            <w:t>6</w:t>
          </w:r>
          <w:r>
            <w:rPr>
              <w:rFonts w:cs="Calibri"/>
              <w:b/>
              <w:bCs/>
              <w:sz w:val="12"/>
              <w:szCs w:val="12"/>
            </w:rPr>
            <w:fldChar w:fldCharType="end"/>
          </w:r>
        </w:p>
      </w:tc>
    </w:tr>
  </w:tbl>
  <w:p w:rsidR="00EA5073" w:rsidRDefault="00DA7404" w:rsidP="00C502C6">
    <w:pPr>
      <w:rPr>
        <w:sz w:val="20"/>
      </w:rPr>
    </w:pPr>
    <w:r>
      <w:rPr>
        <w:sz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A4A"/>
    <w:rsid w:val="00234688"/>
    <w:rsid w:val="003020D8"/>
    <w:rsid w:val="003364C9"/>
    <w:rsid w:val="005C2DF3"/>
    <w:rsid w:val="006D4E63"/>
    <w:rsid w:val="00964AA7"/>
    <w:rsid w:val="009F1507"/>
    <w:rsid w:val="00BE7666"/>
    <w:rsid w:val="00DA7404"/>
    <w:rsid w:val="00EB7A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EA2EF6-C378-49E3-B7A8-8AEBD190F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0</TotalTime>
  <Pages>6</Pages>
  <Words>981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6566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HrGest</dc:creator>
  <cp:keywords/>
  <dc:description/>
  <cp:lastModifiedBy>Amministrativo</cp:lastModifiedBy>
  <cp:revision>2</cp:revision>
  <dcterms:created xsi:type="dcterms:W3CDTF">2019-03-13T08:24:00Z</dcterms:created>
  <dcterms:modified xsi:type="dcterms:W3CDTF">2019-03-13T08:24:00Z</dcterms:modified>
</cp:coreProperties>
</file>